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7EEE7" w14:textId="6E3314E8" w:rsidR="009978C9" w:rsidRPr="00445A15" w:rsidRDefault="00473F18" w:rsidP="00095C2A">
      <w:pPr>
        <w:pStyle w:val="berschrift1"/>
      </w:pPr>
      <w:r>
        <w:t>Leistungsverzeichnis (LV)</w:t>
      </w:r>
    </w:p>
    <w:p w14:paraId="1C35110D" w14:textId="0B3D5201" w:rsidR="00FA1BCA" w:rsidRPr="00445A15" w:rsidRDefault="00717172" w:rsidP="00095C2A">
      <w:pPr>
        <w:pStyle w:val="berschrift2"/>
      </w:pPr>
      <w:r>
        <w:t xml:space="preserve">Beladung </w:t>
      </w:r>
      <w:r w:rsidR="00473F18">
        <w:t xml:space="preserve">HLF 10 </w:t>
      </w:r>
    </w:p>
    <w:p w14:paraId="4A0E25DB" w14:textId="4AE527F4" w:rsidR="00A8126D" w:rsidRDefault="00A8126D" w:rsidP="00A8126D">
      <w:pPr>
        <w:rPr>
          <w:sz w:val="28"/>
          <w:szCs w:val="28"/>
        </w:rPr>
      </w:pPr>
      <w:r w:rsidRPr="00A8126D">
        <w:rPr>
          <w:sz w:val="28"/>
          <w:szCs w:val="28"/>
        </w:rPr>
        <w:t xml:space="preserve">Beladung für ein Ausbildungsfahrzeug Hilfeleistungslöschgruppenfahrzeug 10 in </w:t>
      </w:r>
      <w:r>
        <w:rPr>
          <w:sz w:val="28"/>
          <w:szCs w:val="28"/>
        </w:rPr>
        <w:t>A</w:t>
      </w:r>
      <w:r w:rsidRPr="00A8126D">
        <w:rPr>
          <w:sz w:val="28"/>
          <w:szCs w:val="28"/>
        </w:rPr>
        <w:t>nlehnung an DIN EN 1846, DIN 14502 2+3 und DIN 14530-26</w:t>
      </w:r>
    </w:p>
    <w:p w14:paraId="543AA1C4" w14:textId="77777777" w:rsidR="00A8126D" w:rsidRPr="00A8126D" w:rsidRDefault="00A8126D" w:rsidP="00A8126D">
      <w:pPr>
        <w:rPr>
          <w:sz w:val="28"/>
          <w:szCs w:val="28"/>
        </w:rPr>
      </w:pPr>
    </w:p>
    <w:p w14:paraId="3F177379" w14:textId="580E499B" w:rsidR="00830577" w:rsidRPr="00830577" w:rsidRDefault="00830577" w:rsidP="00473F18">
      <w:pPr>
        <w:pStyle w:val="KeinLeerraum"/>
      </w:pPr>
      <w:r w:rsidRPr="00056EC6">
        <w:t xml:space="preserve">Um </w:t>
      </w:r>
      <w:r>
        <w:t xml:space="preserve">die </w:t>
      </w:r>
      <w:r w:rsidRPr="00056EC6">
        <w:t>Vergleichbarkeit der Einzelpositionen zu erleichtern, sind grundsätzlich Einzelpreise für alle Positionen des Leistungsverzeichnisses in der Spalte Einzelpreis</w:t>
      </w:r>
      <w:r>
        <w:t>/Bemerkungen</w:t>
      </w:r>
      <w:r w:rsidRPr="00056EC6">
        <w:t xml:space="preserve"> vorzunehmen.</w:t>
      </w:r>
    </w:p>
    <w:p w14:paraId="2BD90B09" w14:textId="6031D3B0" w:rsidR="00830577" w:rsidRDefault="00830577" w:rsidP="00830577">
      <w:pPr>
        <w:spacing w:after="0"/>
      </w:pPr>
      <w:r w:rsidRPr="00056EC6">
        <w:rPr>
          <w:b/>
          <w:bCs/>
          <w:u w:val="single"/>
        </w:rPr>
        <w:t>Zuschlagskriterien:</w:t>
      </w:r>
      <w:r w:rsidRPr="00056EC6">
        <w:br/>
        <w:t>Gesamtpreis</w:t>
      </w:r>
      <w:r w:rsidRPr="00056EC6">
        <w:tab/>
      </w:r>
      <w:r w:rsidRPr="00056EC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3F2D">
        <w:t>100</w:t>
      </w:r>
      <w:r>
        <w:t xml:space="preserve"> %</w:t>
      </w:r>
    </w:p>
    <w:p w14:paraId="5FD1C804" w14:textId="77777777" w:rsidR="00830577" w:rsidRDefault="00830577" w:rsidP="00830577">
      <w:pPr>
        <w:spacing w:after="0"/>
      </w:pPr>
    </w:p>
    <w:p w14:paraId="40891B41" w14:textId="77777777" w:rsidR="00830577" w:rsidRPr="00056EC6" w:rsidRDefault="00830577" w:rsidP="00830577">
      <w:r w:rsidRPr="00056EC6">
        <w:t>Die Zuschlagskriterien dienen zur Ermittlung des wirtschaftlichsten Angebots. Der Zuschlag wird auf das wirtschaftlichste Angebot erteilt.</w:t>
      </w:r>
    </w:p>
    <w:p w14:paraId="66E77549" w14:textId="77777777" w:rsidR="00830577" w:rsidRDefault="00830577" w:rsidP="00830577"/>
    <w:p w14:paraId="588B6834" w14:textId="77777777" w:rsidR="00830577" w:rsidRPr="00796158" w:rsidRDefault="00830577" w:rsidP="00830577">
      <w:pPr>
        <w:spacing w:after="0"/>
        <w:rPr>
          <w:u w:val="single"/>
        </w:rPr>
      </w:pPr>
      <w:r w:rsidRPr="00796158">
        <w:rPr>
          <w:u w:val="single"/>
        </w:rPr>
        <w:t>Preis</w:t>
      </w:r>
    </w:p>
    <w:p w14:paraId="0F5EE404" w14:textId="7C63E2D8" w:rsidR="00830577" w:rsidRDefault="00830577" w:rsidP="00830577">
      <w:r>
        <w:t xml:space="preserve">Der zu wertende Angebotspreis ergibt sich aus dem Leistungsverzeichnis/Preisblatt. </w:t>
      </w:r>
    </w:p>
    <w:p w14:paraId="1F027381" w14:textId="3C15D93B" w:rsidR="00830577" w:rsidRDefault="00830577" w:rsidP="00830577"/>
    <w:p w14:paraId="1DDDA26F" w14:textId="77777777" w:rsidR="00830577" w:rsidRDefault="00830577" w:rsidP="00830577">
      <w:pPr>
        <w:spacing w:after="0"/>
        <w:rPr>
          <w:u w:val="single"/>
        </w:rPr>
      </w:pPr>
      <w:r>
        <w:rPr>
          <w:u w:val="single"/>
        </w:rPr>
        <w:t xml:space="preserve">Lieferzeitpunkt: </w:t>
      </w:r>
    </w:p>
    <w:p w14:paraId="67C8423F" w14:textId="2801EFE7" w:rsidR="00830577" w:rsidRPr="00830577" w:rsidRDefault="00830577" w:rsidP="00830577">
      <w:pPr>
        <w:tabs>
          <w:tab w:val="left" w:pos="460"/>
        </w:tabs>
      </w:pPr>
      <w:r>
        <w:t xml:space="preserve">Die </w:t>
      </w:r>
      <w:r w:rsidR="00191FC2">
        <w:t xml:space="preserve">vollständige </w:t>
      </w:r>
      <w:r>
        <w:t>Lieferung de</w:t>
      </w:r>
      <w:r w:rsidR="00191FC2">
        <w:t>r Beladung</w:t>
      </w:r>
      <w:r>
        <w:t xml:space="preserve"> muss spätestens </w:t>
      </w:r>
      <w:r w:rsidR="00191FC2">
        <w:t>bis</w:t>
      </w:r>
      <w:r>
        <w:t xml:space="preserve"> Ende Quartal 03/2026 nach Auftragsvergabe erfolgen. </w:t>
      </w:r>
    </w:p>
    <w:p w14:paraId="2D3B7D35" w14:textId="5E3F2CC0" w:rsidR="00830577" w:rsidRDefault="00830577" w:rsidP="00830577"/>
    <w:p w14:paraId="7D445958" w14:textId="77777777" w:rsidR="003C3F2D" w:rsidRPr="00D61CED" w:rsidRDefault="003C3F2D" w:rsidP="003C3F2D">
      <w:pPr>
        <w:rPr>
          <w:u w:val="single"/>
        </w:rPr>
      </w:pPr>
      <w:r w:rsidRPr="00D61CED">
        <w:rPr>
          <w:u w:val="single"/>
        </w:rPr>
        <w:t>G</w:t>
      </w:r>
      <w:r>
        <w:rPr>
          <w:u w:val="single"/>
        </w:rPr>
        <w:t>arantie</w:t>
      </w:r>
      <w:r w:rsidRPr="00D61CED">
        <w:rPr>
          <w:u w:val="single"/>
        </w:rPr>
        <w:t xml:space="preserve"> </w:t>
      </w:r>
    </w:p>
    <w:p w14:paraId="38A49B11" w14:textId="6096E6A1" w:rsidR="00830577" w:rsidRPr="00830577" w:rsidRDefault="003C3F2D" w:rsidP="003C3F2D">
      <w:r w:rsidRPr="00056EC6">
        <w:t xml:space="preserve">Eine mindestens </w:t>
      </w:r>
      <w:r>
        <w:t>24</w:t>
      </w:r>
      <w:r w:rsidRPr="00056EC6">
        <w:t>-monatige Ge</w:t>
      </w:r>
      <w:r>
        <w:t>währleistungs</w:t>
      </w:r>
      <w:r w:rsidRPr="00056EC6">
        <w:t xml:space="preserve">zeit wird </w:t>
      </w:r>
      <w:r>
        <w:t xml:space="preserve">zwingend </w:t>
      </w:r>
      <w:r w:rsidRPr="00056EC6">
        <w:t>vorausgesetzt</w:t>
      </w:r>
      <w:r>
        <w:t>.</w:t>
      </w:r>
    </w:p>
    <w:p w14:paraId="3452658B" w14:textId="18FFFA64" w:rsidR="00830577" w:rsidRDefault="00830577" w:rsidP="00473F18">
      <w:pPr>
        <w:pStyle w:val="KeinLeerraum"/>
      </w:pPr>
    </w:p>
    <w:p w14:paraId="724C880B" w14:textId="77777777" w:rsidR="001E0A86" w:rsidRPr="0000474A" w:rsidRDefault="001E0A86" w:rsidP="001E0A86">
      <w:pPr>
        <w:rPr>
          <w:u w:val="single"/>
        </w:rPr>
      </w:pPr>
      <w:r w:rsidRPr="0000474A">
        <w:rPr>
          <w:u w:val="single"/>
        </w:rPr>
        <w:t>Zahlung</w:t>
      </w:r>
    </w:p>
    <w:p w14:paraId="7D0BFC70" w14:textId="7E1B61DA" w:rsidR="001E0A86" w:rsidRPr="00CF72FD" w:rsidRDefault="001E0A86" w:rsidP="001E0A86">
      <w:pPr>
        <w:rPr>
          <w:bCs/>
        </w:rPr>
      </w:pPr>
      <w:r>
        <w:rPr>
          <w:bCs/>
        </w:rPr>
        <w:t xml:space="preserve">Die Zahlung der Beladung erfolgt nach Lieferung der Materialien. Teillieferungen und Teilzahlungen sind möglich. </w:t>
      </w:r>
    </w:p>
    <w:p w14:paraId="2FF2023C" w14:textId="7B85D849" w:rsidR="001E0A86" w:rsidRDefault="001E0A86" w:rsidP="00473F18">
      <w:pPr>
        <w:pStyle w:val="KeinLeerraum"/>
      </w:pPr>
    </w:p>
    <w:p w14:paraId="58C75E88" w14:textId="77777777" w:rsidR="001E0A86" w:rsidRPr="00830577" w:rsidRDefault="001E0A86" w:rsidP="00473F18">
      <w:pPr>
        <w:pStyle w:val="KeinLeerraum"/>
      </w:pPr>
    </w:p>
    <w:tbl>
      <w:tblPr>
        <w:tblStyle w:val="Tabellenraster"/>
        <w:tblW w:w="10060" w:type="dxa"/>
        <w:tblLook w:val="04A0" w:firstRow="1" w:lastRow="0" w:firstColumn="1" w:lastColumn="0" w:noHBand="0" w:noVBand="1"/>
      </w:tblPr>
      <w:tblGrid>
        <w:gridCol w:w="1113"/>
        <w:gridCol w:w="3450"/>
        <w:gridCol w:w="1514"/>
        <w:gridCol w:w="1603"/>
        <w:gridCol w:w="2380"/>
      </w:tblGrid>
      <w:tr w:rsidR="00E672F7" w:rsidRPr="00056EC6" w14:paraId="02A491B1" w14:textId="7C8240ED" w:rsidTr="001B2258">
        <w:tc>
          <w:tcPr>
            <w:tcW w:w="1113" w:type="dxa"/>
          </w:tcPr>
          <w:p w14:paraId="2B189CCB" w14:textId="38FE30C1" w:rsidR="00E672F7" w:rsidRPr="00960D78" w:rsidRDefault="00E672F7" w:rsidP="00960D78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960D78">
              <w:rPr>
                <w:b/>
                <w:bCs/>
                <w:sz w:val="24"/>
                <w:szCs w:val="24"/>
                <w:u w:val="single"/>
              </w:rPr>
              <w:lastRenderedPageBreak/>
              <w:t>Position</w:t>
            </w:r>
          </w:p>
        </w:tc>
        <w:tc>
          <w:tcPr>
            <w:tcW w:w="3450" w:type="dxa"/>
          </w:tcPr>
          <w:p w14:paraId="6A43EAFD" w14:textId="6EF43E7C" w:rsidR="00E672F7" w:rsidRPr="00960D78" w:rsidRDefault="00E672F7" w:rsidP="00960D78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960D78">
              <w:rPr>
                <w:b/>
                <w:bCs/>
                <w:sz w:val="24"/>
                <w:szCs w:val="24"/>
                <w:u w:val="single"/>
              </w:rPr>
              <w:t>Gerätegruppe/Gegenstand</w:t>
            </w:r>
          </w:p>
        </w:tc>
        <w:tc>
          <w:tcPr>
            <w:tcW w:w="1514" w:type="dxa"/>
          </w:tcPr>
          <w:p w14:paraId="4A9AE48B" w14:textId="3BE5109B" w:rsidR="00E672F7" w:rsidRPr="00960D78" w:rsidRDefault="00E672F7" w:rsidP="00960D78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960D78">
              <w:rPr>
                <w:b/>
                <w:bCs/>
                <w:sz w:val="24"/>
                <w:szCs w:val="24"/>
                <w:u w:val="single"/>
              </w:rPr>
              <w:t>Einzelpreis in Euro</w:t>
            </w:r>
            <w:r w:rsidRPr="00960D78">
              <w:rPr>
                <w:b/>
                <w:bCs/>
                <w:sz w:val="24"/>
                <w:szCs w:val="24"/>
                <w:u w:val="single"/>
              </w:rPr>
              <w:br/>
            </w:r>
          </w:p>
        </w:tc>
        <w:tc>
          <w:tcPr>
            <w:tcW w:w="1603" w:type="dxa"/>
          </w:tcPr>
          <w:p w14:paraId="333E9345" w14:textId="77777777" w:rsidR="00E672F7" w:rsidRPr="00960D78" w:rsidRDefault="00E672F7" w:rsidP="00960D78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960D78">
              <w:rPr>
                <w:b/>
                <w:bCs/>
                <w:sz w:val="24"/>
                <w:szCs w:val="24"/>
                <w:u w:val="single"/>
              </w:rPr>
              <w:t>Gesamtpreis in Euro</w:t>
            </w:r>
          </w:p>
        </w:tc>
        <w:tc>
          <w:tcPr>
            <w:tcW w:w="2380" w:type="dxa"/>
          </w:tcPr>
          <w:p w14:paraId="2C01BA43" w14:textId="04AC7107" w:rsidR="00E672F7" w:rsidRPr="00960D78" w:rsidRDefault="00E672F7" w:rsidP="00960D78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Bemerkung</w:t>
            </w:r>
          </w:p>
        </w:tc>
      </w:tr>
      <w:tr w:rsidR="00E672F7" w:rsidRPr="00056EC6" w14:paraId="1BBF4879" w14:textId="5953610C" w:rsidTr="001B2258">
        <w:tc>
          <w:tcPr>
            <w:tcW w:w="7680" w:type="dxa"/>
            <w:gridSpan w:val="4"/>
          </w:tcPr>
          <w:p w14:paraId="04F08F8A" w14:textId="53A6A6D0" w:rsidR="00E672F7" w:rsidRPr="00056EC6" w:rsidRDefault="00E672F7" w:rsidP="00BD480B"/>
        </w:tc>
        <w:tc>
          <w:tcPr>
            <w:tcW w:w="2380" w:type="dxa"/>
          </w:tcPr>
          <w:p w14:paraId="6EBEF8DA" w14:textId="77777777" w:rsidR="00E672F7" w:rsidRPr="00056EC6" w:rsidRDefault="00E672F7" w:rsidP="00BD480B"/>
        </w:tc>
      </w:tr>
      <w:tr w:rsidR="00E672F7" w:rsidRPr="00056EC6" w14:paraId="7763DFE7" w14:textId="2F5DA7D3" w:rsidTr="001B2258">
        <w:tc>
          <w:tcPr>
            <w:tcW w:w="1113" w:type="dxa"/>
          </w:tcPr>
          <w:p w14:paraId="144C0B4C" w14:textId="7A7068CE" w:rsidR="00E672F7" w:rsidRPr="00056EC6" w:rsidRDefault="00E672F7" w:rsidP="00BD480B"/>
        </w:tc>
        <w:tc>
          <w:tcPr>
            <w:tcW w:w="3450" w:type="dxa"/>
          </w:tcPr>
          <w:p w14:paraId="7446B9D5" w14:textId="77777777" w:rsidR="00E672F7" w:rsidRPr="00B8665A" w:rsidRDefault="00E672F7" w:rsidP="00B8665A">
            <w:pPr>
              <w:pStyle w:val="berschrift2"/>
              <w:jc w:val="center"/>
              <w:outlineLvl w:val="1"/>
              <w:rPr>
                <w:sz w:val="24"/>
                <w:szCs w:val="24"/>
              </w:rPr>
            </w:pPr>
            <w:r w:rsidRPr="00B8665A">
              <w:rPr>
                <w:sz w:val="24"/>
                <w:szCs w:val="24"/>
              </w:rPr>
              <w:t>Schutzkleidung und Schutzgeräte</w:t>
            </w:r>
          </w:p>
          <w:p w14:paraId="382B7275" w14:textId="2BC30940" w:rsidR="00E672F7" w:rsidRPr="00960D78" w:rsidRDefault="00E672F7" w:rsidP="00960D78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514" w:type="dxa"/>
          </w:tcPr>
          <w:p w14:paraId="75D2D4A8" w14:textId="77777777" w:rsidR="00E672F7" w:rsidRPr="00056EC6" w:rsidRDefault="00E672F7" w:rsidP="00BD480B"/>
        </w:tc>
        <w:tc>
          <w:tcPr>
            <w:tcW w:w="1603" w:type="dxa"/>
          </w:tcPr>
          <w:p w14:paraId="34352F49" w14:textId="77777777" w:rsidR="00E672F7" w:rsidRPr="00056EC6" w:rsidRDefault="00E672F7" w:rsidP="00BD480B"/>
        </w:tc>
        <w:tc>
          <w:tcPr>
            <w:tcW w:w="2380" w:type="dxa"/>
          </w:tcPr>
          <w:p w14:paraId="36FC2165" w14:textId="77777777" w:rsidR="00E672F7" w:rsidRPr="00056EC6" w:rsidRDefault="00E672F7" w:rsidP="00BD480B"/>
        </w:tc>
      </w:tr>
      <w:tr w:rsidR="00E672F7" w:rsidRPr="00056EC6" w14:paraId="6C766B25" w14:textId="2AD911ED" w:rsidTr="001B2258">
        <w:tc>
          <w:tcPr>
            <w:tcW w:w="1113" w:type="dxa"/>
          </w:tcPr>
          <w:p w14:paraId="484E6231" w14:textId="6A0FC03B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0219BF35" w14:textId="3C0F1666" w:rsidR="00E672F7" w:rsidRPr="00056EC6" w:rsidRDefault="00E672F7" w:rsidP="00C316D3">
            <w:r>
              <w:t>3 Stück Filtergerät mit Haube zur Selbstrettung bei Bränden (</w:t>
            </w:r>
            <w:r w:rsidR="003E5462">
              <w:t>Brandf</w:t>
            </w:r>
            <w:r>
              <w:t>luchthaube) DIN EN 403</w:t>
            </w:r>
            <w:r w:rsidR="003E5462">
              <w:t xml:space="preserve"> inklusive flammfeste</w:t>
            </w:r>
            <w:r w:rsidR="00EA60DB">
              <w:t>m</w:t>
            </w:r>
            <w:r w:rsidR="003E5462">
              <w:t xml:space="preserve"> Holster Typ Dräger Parat 5550, oder vergleichbar</w:t>
            </w:r>
          </w:p>
        </w:tc>
        <w:tc>
          <w:tcPr>
            <w:tcW w:w="1514" w:type="dxa"/>
          </w:tcPr>
          <w:p w14:paraId="30C8F9B8" w14:textId="77777777" w:rsidR="00E672F7" w:rsidRPr="00056EC6" w:rsidRDefault="00E672F7" w:rsidP="00C316D3"/>
        </w:tc>
        <w:tc>
          <w:tcPr>
            <w:tcW w:w="1603" w:type="dxa"/>
          </w:tcPr>
          <w:p w14:paraId="2920DACB" w14:textId="77777777" w:rsidR="00E672F7" w:rsidRPr="00056EC6" w:rsidRDefault="00E672F7" w:rsidP="00BD480B"/>
        </w:tc>
        <w:tc>
          <w:tcPr>
            <w:tcW w:w="2380" w:type="dxa"/>
          </w:tcPr>
          <w:p w14:paraId="64918371" w14:textId="77777777" w:rsidR="00E672F7" w:rsidRPr="00056EC6" w:rsidRDefault="00E672F7" w:rsidP="00BD480B"/>
        </w:tc>
      </w:tr>
      <w:tr w:rsidR="00005A2E" w:rsidRPr="00056EC6" w14:paraId="02C455DC" w14:textId="77777777" w:rsidTr="001B2258">
        <w:tc>
          <w:tcPr>
            <w:tcW w:w="1113" w:type="dxa"/>
          </w:tcPr>
          <w:p w14:paraId="433A2B6B" w14:textId="0FAC3C42" w:rsidR="00005A2E" w:rsidRPr="00C9768E" w:rsidRDefault="00005A2E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29A080D0" w14:textId="7E0B69DC" w:rsidR="00005A2E" w:rsidRDefault="00005A2E" w:rsidP="00BD480B">
            <w:r>
              <w:t>9 Stück Warnweste leuchtorange mit Aufschrift FEUERWEHR in schwarz nach DIN EN ISO 20471 Klasse 2</w:t>
            </w:r>
          </w:p>
        </w:tc>
        <w:tc>
          <w:tcPr>
            <w:tcW w:w="1514" w:type="dxa"/>
          </w:tcPr>
          <w:p w14:paraId="0D7A7658" w14:textId="77777777" w:rsidR="00005A2E" w:rsidRPr="00056EC6" w:rsidRDefault="00005A2E" w:rsidP="00BD480B"/>
        </w:tc>
        <w:tc>
          <w:tcPr>
            <w:tcW w:w="1603" w:type="dxa"/>
          </w:tcPr>
          <w:p w14:paraId="2E1ACC16" w14:textId="77777777" w:rsidR="00005A2E" w:rsidRPr="00056EC6" w:rsidRDefault="00005A2E" w:rsidP="00BD480B"/>
        </w:tc>
        <w:tc>
          <w:tcPr>
            <w:tcW w:w="2380" w:type="dxa"/>
          </w:tcPr>
          <w:p w14:paraId="551431B8" w14:textId="0E825ED2" w:rsidR="00005A2E" w:rsidRPr="00056EC6" w:rsidRDefault="00005A2E" w:rsidP="00BD480B"/>
        </w:tc>
      </w:tr>
      <w:tr w:rsidR="00E672F7" w:rsidRPr="00056EC6" w14:paraId="327F707B" w14:textId="3D6C77CB" w:rsidTr="001B2258">
        <w:tc>
          <w:tcPr>
            <w:tcW w:w="1113" w:type="dxa"/>
          </w:tcPr>
          <w:p w14:paraId="15F95CA3" w14:textId="66CCD860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1A6385CD" w14:textId="02F47996" w:rsidR="00E672F7" w:rsidRPr="00056EC6" w:rsidRDefault="00E672F7" w:rsidP="00BD480B">
            <w:r>
              <w:t>2 Stück Schutzbrille, dicht am Auge schließend, tragbar in Kombination mit dem Feuerwehrhelm auch für Brillenträger D</w:t>
            </w:r>
            <w:r w:rsidR="00E84ADF">
              <w:t>IN</w:t>
            </w:r>
            <w:r>
              <w:t xml:space="preserve"> EN 166 </w:t>
            </w:r>
          </w:p>
        </w:tc>
        <w:tc>
          <w:tcPr>
            <w:tcW w:w="1514" w:type="dxa"/>
          </w:tcPr>
          <w:p w14:paraId="7710BFDE" w14:textId="77777777" w:rsidR="00E672F7" w:rsidRPr="00056EC6" w:rsidRDefault="00E672F7" w:rsidP="00BD480B"/>
        </w:tc>
        <w:tc>
          <w:tcPr>
            <w:tcW w:w="1603" w:type="dxa"/>
          </w:tcPr>
          <w:p w14:paraId="589DA2E8" w14:textId="77777777" w:rsidR="00E672F7" w:rsidRPr="00056EC6" w:rsidRDefault="00E672F7" w:rsidP="00BD480B"/>
        </w:tc>
        <w:tc>
          <w:tcPr>
            <w:tcW w:w="2380" w:type="dxa"/>
          </w:tcPr>
          <w:p w14:paraId="053C7640" w14:textId="496A760D" w:rsidR="00E672F7" w:rsidRPr="00056EC6" w:rsidRDefault="00E672F7" w:rsidP="00BD480B"/>
        </w:tc>
      </w:tr>
      <w:tr w:rsidR="00E672F7" w:rsidRPr="00056EC6" w14:paraId="64E8453F" w14:textId="7B911E02" w:rsidTr="001B2258">
        <w:tc>
          <w:tcPr>
            <w:tcW w:w="1113" w:type="dxa"/>
          </w:tcPr>
          <w:p w14:paraId="5E0ADC20" w14:textId="2D9BE98C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1AB8F5D" w14:textId="6A1496F7" w:rsidR="00E672F7" w:rsidRPr="00056EC6" w:rsidRDefault="00E672F7" w:rsidP="00BD480B">
            <w:pPr>
              <w:tabs>
                <w:tab w:val="left" w:pos="460"/>
              </w:tabs>
            </w:pPr>
            <w:r>
              <w:t xml:space="preserve">1 Stück Schutzkleidung für Benutzer von </w:t>
            </w:r>
            <w:r w:rsidR="00747D49">
              <w:t>h</w:t>
            </w:r>
            <w:r>
              <w:t>andgeführten Kettensägen, Form C „Hose“ Gr. 52 Schutzklasse 1 DIN EN 381-5</w:t>
            </w:r>
            <w:r w:rsidR="00E84ADF">
              <w:t xml:space="preserve"> </w:t>
            </w:r>
          </w:p>
        </w:tc>
        <w:tc>
          <w:tcPr>
            <w:tcW w:w="1514" w:type="dxa"/>
          </w:tcPr>
          <w:p w14:paraId="0DA7D787" w14:textId="77777777" w:rsidR="00E672F7" w:rsidRPr="00056EC6" w:rsidRDefault="00E672F7" w:rsidP="00BD480B"/>
        </w:tc>
        <w:tc>
          <w:tcPr>
            <w:tcW w:w="1603" w:type="dxa"/>
          </w:tcPr>
          <w:p w14:paraId="7B04095E" w14:textId="77777777" w:rsidR="00E672F7" w:rsidRPr="00056EC6" w:rsidRDefault="00E672F7" w:rsidP="00BD480B"/>
        </w:tc>
        <w:tc>
          <w:tcPr>
            <w:tcW w:w="2380" w:type="dxa"/>
          </w:tcPr>
          <w:p w14:paraId="09392BBD" w14:textId="0742BF14" w:rsidR="00E672F7" w:rsidRPr="00056EC6" w:rsidRDefault="00E672F7" w:rsidP="00BD480B"/>
        </w:tc>
      </w:tr>
      <w:tr w:rsidR="00E672F7" w:rsidRPr="00056EC6" w14:paraId="1BC1F592" w14:textId="714FB29F" w:rsidTr="001B2258">
        <w:tc>
          <w:tcPr>
            <w:tcW w:w="1113" w:type="dxa"/>
          </w:tcPr>
          <w:p w14:paraId="3DB56385" w14:textId="67B9324E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0F771558" w14:textId="4F8A616F" w:rsidR="00E672F7" w:rsidRPr="00056EC6" w:rsidRDefault="00E672F7" w:rsidP="00BD480B">
            <w:pPr>
              <w:tabs>
                <w:tab w:val="left" w:pos="460"/>
              </w:tabs>
            </w:pPr>
            <w:r>
              <w:t xml:space="preserve">1 Stück Schutzkleidung für Benutzer von </w:t>
            </w:r>
            <w:r w:rsidR="00747D49">
              <w:t>h</w:t>
            </w:r>
            <w:r>
              <w:t>andgeführten Kettensägen, Form C „Hose“ Gr. 56 Schutzklasse 1 DIN EN 381-5</w:t>
            </w:r>
            <w:r w:rsidR="00DB22A6">
              <w:t xml:space="preserve"> </w:t>
            </w:r>
          </w:p>
        </w:tc>
        <w:tc>
          <w:tcPr>
            <w:tcW w:w="1514" w:type="dxa"/>
          </w:tcPr>
          <w:p w14:paraId="667A7E26" w14:textId="77777777" w:rsidR="00E672F7" w:rsidRPr="00056EC6" w:rsidRDefault="00E672F7" w:rsidP="00BD480B"/>
        </w:tc>
        <w:tc>
          <w:tcPr>
            <w:tcW w:w="1603" w:type="dxa"/>
          </w:tcPr>
          <w:p w14:paraId="044665F4" w14:textId="77777777" w:rsidR="00E672F7" w:rsidRPr="00056EC6" w:rsidRDefault="00E672F7" w:rsidP="00BD480B"/>
        </w:tc>
        <w:tc>
          <w:tcPr>
            <w:tcW w:w="2380" w:type="dxa"/>
          </w:tcPr>
          <w:p w14:paraId="19846A1C" w14:textId="66049444" w:rsidR="00E672F7" w:rsidRPr="00056EC6" w:rsidRDefault="00E672F7" w:rsidP="00BD480B"/>
        </w:tc>
      </w:tr>
      <w:tr w:rsidR="00E672F7" w:rsidRPr="00056EC6" w14:paraId="58FDE542" w14:textId="07E780D4" w:rsidTr="001B2258">
        <w:tc>
          <w:tcPr>
            <w:tcW w:w="1113" w:type="dxa"/>
          </w:tcPr>
          <w:p w14:paraId="7AF690CB" w14:textId="35EA9C9D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01DA2C5" w14:textId="38A32282" w:rsidR="00E672F7" w:rsidRPr="00056EC6" w:rsidRDefault="00352ADD" w:rsidP="00BD480B">
            <w:pPr>
              <w:tabs>
                <w:tab w:val="left" w:pos="460"/>
              </w:tabs>
            </w:pPr>
            <w:r>
              <w:t>1</w:t>
            </w:r>
            <w:r w:rsidR="00E672F7">
              <w:t xml:space="preserve"> Stück Schutzhelm für Benutzer von handgeführten Kettensägen, mit Gesichts- und Gehörschutz DIN EN 352, DIN EN 397, DIN EN 1731</w:t>
            </w:r>
          </w:p>
        </w:tc>
        <w:tc>
          <w:tcPr>
            <w:tcW w:w="1514" w:type="dxa"/>
          </w:tcPr>
          <w:p w14:paraId="6BFA567A" w14:textId="77777777" w:rsidR="00E672F7" w:rsidRPr="00056EC6" w:rsidRDefault="00E672F7" w:rsidP="00BD480B"/>
        </w:tc>
        <w:tc>
          <w:tcPr>
            <w:tcW w:w="1603" w:type="dxa"/>
          </w:tcPr>
          <w:p w14:paraId="7DD46A45" w14:textId="77777777" w:rsidR="00E672F7" w:rsidRPr="00056EC6" w:rsidRDefault="00E672F7" w:rsidP="00BD480B"/>
        </w:tc>
        <w:tc>
          <w:tcPr>
            <w:tcW w:w="2380" w:type="dxa"/>
          </w:tcPr>
          <w:p w14:paraId="5745F186" w14:textId="1B1CB97D" w:rsidR="00E672F7" w:rsidRPr="00056EC6" w:rsidRDefault="00E672F7" w:rsidP="00BD480B"/>
        </w:tc>
      </w:tr>
      <w:tr w:rsidR="00E672F7" w:rsidRPr="00056EC6" w14:paraId="24604E28" w14:textId="314F7779" w:rsidTr="001B2258">
        <w:tc>
          <w:tcPr>
            <w:tcW w:w="1113" w:type="dxa"/>
          </w:tcPr>
          <w:p w14:paraId="1F50E920" w14:textId="6086A155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7E0C236C" w14:textId="65D6703D" w:rsidR="00E672F7" w:rsidRPr="00056EC6" w:rsidRDefault="00E672F7" w:rsidP="00BD480B">
            <w:pPr>
              <w:tabs>
                <w:tab w:val="left" w:pos="460"/>
              </w:tabs>
            </w:pPr>
            <w:r>
              <w:t xml:space="preserve">1 Stück Atemschutzüberwachungssystem </w:t>
            </w:r>
            <w:r w:rsidR="00F8542D">
              <w:t xml:space="preserve">Typ Dräger REGIS 300, oder vergleichbar </w:t>
            </w:r>
          </w:p>
        </w:tc>
        <w:tc>
          <w:tcPr>
            <w:tcW w:w="1514" w:type="dxa"/>
          </w:tcPr>
          <w:p w14:paraId="32B7EC48" w14:textId="77777777" w:rsidR="00E672F7" w:rsidRPr="00056EC6" w:rsidRDefault="00E672F7" w:rsidP="00BD480B"/>
        </w:tc>
        <w:tc>
          <w:tcPr>
            <w:tcW w:w="1603" w:type="dxa"/>
          </w:tcPr>
          <w:p w14:paraId="54F05E59" w14:textId="77777777" w:rsidR="00E672F7" w:rsidRPr="00056EC6" w:rsidRDefault="00E672F7" w:rsidP="00BD480B"/>
        </w:tc>
        <w:tc>
          <w:tcPr>
            <w:tcW w:w="2380" w:type="dxa"/>
          </w:tcPr>
          <w:p w14:paraId="50A735F9" w14:textId="14EFD3CD" w:rsidR="00E672F7" w:rsidRPr="00056EC6" w:rsidRDefault="00E672F7" w:rsidP="00BD480B"/>
        </w:tc>
      </w:tr>
      <w:tr w:rsidR="00E672F7" w:rsidRPr="00056EC6" w14:paraId="626EE204" w14:textId="39CE6334" w:rsidTr="001B2258">
        <w:tc>
          <w:tcPr>
            <w:tcW w:w="1113" w:type="dxa"/>
          </w:tcPr>
          <w:p w14:paraId="1DA3157F" w14:textId="6EB8D554" w:rsidR="00E672F7" w:rsidRPr="00C9768E" w:rsidRDefault="00E672F7" w:rsidP="00C9768E">
            <w:pPr>
              <w:pStyle w:val="Listenabsatz"/>
            </w:pPr>
          </w:p>
        </w:tc>
        <w:tc>
          <w:tcPr>
            <w:tcW w:w="3450" w:type="dxa"/>
          </w:tcPr>
          <w:p w14:paraId="04BFC4C4" w14:textId="606DEAB7" w:rsidR="00E672F7" w:rsidRPr="00056EC6" w:rsidRDefault="00E672F7" w:rsidP="00BD480B">
            <w:pPr>
              <w:tabs>
                <w:tab w:val="left" w:pos="460"/>
              </w:tabs>
            </w:pPr>
          </w:p>
        </w:tc>
        <w:tc>
          <w:tcPr>
            <w:tcW w:w="1514" w:type="dxa"/>
          </w:tcPr>
          <w:p w14:paraId="4BEC5823" w14:textId="77777777" w:rsidR="00E672F7" w:rsidRPr="00056EC6" w:rsidRDefault="00E672F7" w:rsidP="00BD480B"/>
        </w:tc>
        <w:tc>
          <w:tcPr>
            <w:tcW w:w="1603" w:type="dxa"/>
          </w:tcPr>
          <w:p w14:paraId="44FE14C0" w14:textId="77777777" w:rsidR="00E672F7" w:rsidRPr="00056EC6" w:rsidRDefault="00E672F7" w:rsidP="00BD480B"/>
        </w:tc>
        <w:tc>
          <w:tcPr>
            <w:tcW w:w="2380" w:type="dxa"/>
          </w:tcPr>
          <w:p w14:paraId="3DC0A240" w14:textId="77777777" w:rsidR="00E672F7" w:rsidRPr="00056EC6" w:rsidRDefault="00E672F7" w:rsidP="00BD480B"/>
        </w:tc>
      </w:tr>
      <w:tr w:rsidR="00E672F7" w:rsidRPr="00056EC6" w14:paraId="04660EC4" w14:textId="221D3B5B" w:rsidTr="001B2258">
        <w:tc>
          <w:tcPr>
            <w:tcW w:w="1113" w:type="dxa"/>
          </w:tcPr>
          <w:p w14:paraId="52E18C3E" w14:textId="5D7C0C81" w:rsidR="00E672F7" w:rsidRPr="00C9768E" w:rsidRDefault="00E672F7" w:rsidP="00C9768E">
            <w:pPr>
              <w:pStyle w:val="Listenabsatz"/>
            </w:pPr>
          </w:p>
        </w:tc>
        <w:tc>
          <w:tcPr>
            <w:tcW w:w="3450" w:type="dxa"/>
          </w:tcPr>
          <w:p w14:paraId="2DB22E78" w14:textId="77777777" w:rsidR="00E672F7" w:rsidRPr="00B8665A" w:rsidRDefault="00E672F7" w:rsidP="00B8665A">
            <w:pPr>
              <w:pStyle w:val="berschrift2"/>
              <w:jc w:val="center"/>
              <w:outlineLvl w:val="1"/>
              <w:rPr>
                <w:sz w:val="24"/>
                <w:szCs w:val="24"/>
              </w:rPr>
            </w:pPr>
            <w:r w:rsidRPr="00B8665A">
              <w:rPr>
                <w:sz w:val="24"/>
                <w:szCs w:val="24"/>
              </w:rPr>
              <w:t>Löschgeräte</w:t>
            </w:r>
          </w:p>
          <w:p w14:paraId="31CE09BB" w14:textId="58541B8F" w:rsidR="00E672F7" w:rsidRPr="00B8665A" w:rsidRDefault="00E672F7" w:rsidP="00B8665A">
            <w:pPr>
              <w:tabs>
                <w:tab w:val="left" w:pos="460"/>
              </w:tabs>
              <w:jc w:val="center"/>
              <w:rPr>
                <w:u w:val="single"/>
              </w:rPr>
            </w:pPr>
          </w:p>
        </w:tc>
        <w:tc>
          <w:tcPr>
            <w:tcW w:w="1514" w:type="dxa"/>
          </w:tcPr>
          <w:p w14:paraId="4858114B" w14:textId="77777777" w:rsidR="00E672F7" w:rsidRPr="00056EC6" w:rsidRDefault="00E672F7" w:rsidP="00BD480B"/>
        </w:tc>
        <w:tc>
          <w:tcPr>
            <w:tcW w:w="1603" w:type="dxa"/>
          </w:tcPr>
          <w:p w14:paraId="759C3339" w14:textId="77777777" w:rsidR="00E672F7" w:rsidRPr="00056EC6" w:rsidRDefault="00E672F7" w:rsidP="00BD480B"/>
        </w:tc>
        <w:tc>
          <w:tcPr>
            <w:tcW w:w="2380" w:type="dxa"/>
          </w:tcPr>
          <w:p w14:paraId="567ADE2F" w14:textId="77777777" w:rsidR="00E672F7" w:rsidRPr="00056EC6" w:rsidRDefault="00E672F7" w:rsidP="00BD480B"/>
        </w:tc>
      </w:tr>
      <w:tr w:rsidR="00E672F7" w:rsidRPr="00056EC6" w14:paraId="603C62E1" w14:textId="42AA9FE5" w:rsidTr="001B2258">
        <w:tc>
          <w:tcPr>
            <w:tcW w:w="1113" w:type="dxa"/>
          </w:tcPr>
          <w:p w14:paraId="5A512ED2" w14:textId="524803D9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777E2246" w14:textId="4EF5E423" w:rsidR="00E672F7" w:rsidRPr="00056EC6" w:rsidRDefault="00E672F7" w:rsidP="00BD480B">
            <w:pPr>
              <w:tabs>
                <w:tab w:val="left" w:pos="460"/>
              </w:tabs>
            </w:pPr>
            <w:r>
              <w:t xml:space="preserve">1 Stück Kübelspritze A 10 </w:t>
            </w:r>
            <w:r w:rsidR="00E866E3">
              <w:t xml:space="preserve">      </w:t>
            </w:r>
            <w:r>
              <w:t>DIN 14405</w:t>
            </w:r>
          </w:p>
        </w:tc>
        <w:tc>
          <w:tcPr>
            <w:tcW w:w="1514" w:type="dxa"/>
          </w:tcPr>
          <w:p w14:paraId="3CF5DE87" w14:textId="77777777" w:rsidR="00E672F7" w:rsidRPr="00056EC6" w:rsidRDefault="00E672F7" w:rsidP="00BD480B"/>
        </w:tc>
        <w:tc>
          <w:tcPr>
            <w:tcW w:w="1603" w:type="dxa"/>
          </w:tcPr>
          <w:p w14:paraId="3F66A7B3" w14:textId="77777777" w:rsidR="00E672F7" w:rsidRPr="00056EC6" w:rsidRDefault="00E672F7" w:rsidP="00BD480B"/>
        </w:tc>
        <w:tc>
          <w:tcPr>
            <w:tcW w:w="2380" w:type="dxa"/>
          </w:tcPr>
          <w:p w14:paraId="26C4E078" w14:textId="4A74DEA2" w:rsidR="00E672F7" w:rsidRPr="00056EC6" w:rsidRDefault="00E672F7" w:rsidP="00BD480B"/>
        </w:tc>
      </w:tr>
      <w:tr w:rsidR="00E672F7" w:rsidRPr="00056EC6" w14:paraId="6F5CC0C6" w14:textId="69E431FC" w:rsidTr="001B2258">
        <w:tc>
          <w:tcPr>
            <w:tcW w:w="1113" w:type="dxa"/>
          </w:tcPr>
          <w:p w14:paraId="07AA3E50" w14:textId="1A3E87B7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29253E1C" w14:textId="6FC48B3A" w:rsidR="00E672F7" w:rsidRPr="00056EC6" w:rsidRDefault="00E672F7" w:rsidP="00BD480B">
            <w:pPr>
              <w:tabs>
                <w:tab w:val="left" w:pos="460"/>
              </w:tabs>
            </w:pPr>
            <w:r>
              <w:t xml:space="preserve">2 Stück tragbarer Feuerlöscher mit 6 </w:t>
            </w:r>
            <w:r w:rsidR="0035397D">
              <w:t>K</w:t>
            </w:r>
            <w:r>
              <w:t xml:space="preserve">g ABC-Löschpulver und einer Leistungsklasse min. 21 A-113 B. mit Kfz-Halterung DIN EN 3 (alle Teile) </w:t>
            </w:r>
            <w:r w:rsidR="00A4775B">
              <w:t xml:space="preserve">Typ Gloria P6 Easy, oder vergleichbar </w:t>
            </w:r>
          </w:p>
        </w:tc>
        <w:tc>
          <w:tcPr>
            <w:tcW w:w="1514" w:type="dxa"/>
          </w:tcPr>
          <w:p w14:paraId="14CC70BF" w14:textId="77777777" w:rsidR="00E672F7" w:rsidRPr="00056EC6" w:rsidRDefault="00E672F7" w:rsidP="00BD480B"/>
        </w:tc>
        <w:tc>
          <w:tcPr>
            <w:tcW w:w="1603" w:type="dxa"/>
          </w:tcPr>
          <w:p w14:paraId="020E0830" w14:textId="77777777" w:rsidR="00E672F7" w:rsidRPr="00056EC6" w:rsidRDefault="00E672F7" w:rsidP="00BD480B"/>
        </w:tc>
        <w:tc>
          <w:tcPr>
            <w:tcW w:w="2380" w:type="dxa"/>
          </w:tcPr>
          <w:p w14:paraId="725E7AF1" w14:textId="297C4917" w:rsidR="00E672F7" w:rsidRPr="00056EC6" w:rsidRDefault="00E672F7" w:rsidP="00BD480B"/>
        </w:tc>
      </w:tr>
      <w:tr w:rsidR="00E672F7" w:rsidRPr="00056EC6" w14:paraId="74ED68FC" w14:textId="2D9F6D0F" w:rsidTr="001B2258">
        <w:tc>
          <w:tcPr>
            <w:tcW w:w="1113" w:type="dxa"/>
          </w:tcPr>
          <w:p w14:paraId="545C53A2" w14:textId="4BCCB53D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75014763" w14:textId="2B937F75" w:rsidR="00E672F7" w:rsidRPr="00056EC6" w:rsidRDefault="00E672F7" w:rsidP="00BD480B">
            <w:pPr>
              <w:tabs>
                <w:tab w:val="left" w:pos="460"/>
              </w:tabs>
            </w:pPr>
            <w:r>
              <w:t>1 Stück tragbarer Feuerlöscher mit 5 kg Kohlendioxid un</w:t>
            </w:r>
            <w:r w:rsidR="00D821B2">
              <w:t xml:space="preserve">d </w:t>
            </w:r>
            <w:r>
              <w:t>einer Leistungsklasse min. 89 B. mit Kfz-Halterung DIN EN 3 (alle Teile)</w:t>
            </w:r>
            <w:r w:rsidR="00A4775B">
              <w:t xml:space="preserve"> Typ Gloria </w:t>
            </w:r>
            <w:r w:rsidR="00EA60DB">
              <w:t>KS 5 SE, oder vergleichbar</w:t>
            </w:r>
          </w:p>
        </w:tc>
        <w:tc>
          <w:tcPr>
            <w:tcW w:w="1514" w:type="dxa"/>
          </w:tcPr>
          <w:p w14:paraId="4D1CA37D" w14:textId="77777777" w:rsidR="00E672F7" w:rsidRPr="00056EC6" w:rsidRDefault="00E672F7" w:rsidP="00BD480B"/>
        </w:tc>
        <w:tc>
          <w:tcPr>
            <w:tcW w:w="1603" w:type="dxa"/>
          </w:tcPr>
          <w:p w14:paraId="5EB8DC6F" w14:textId="77777777" w:rsidR="00E672F7" w:rsidRPr="00056EC6" w:rsidRDefault="00E672F7" w:rsidP="00BD480B"/>
        </w:tc>
        <w:tc>
          <w:tcPr>
            <w:tcW w:w="2380" w:type="dxa"/>
          </w:tcPr>
          <w:p w14:paraId="58279584" w14:textId="10A09C23" w:rsidR="00E672F7" w:rsidRPr="00056EC6" w:rsidRDefault="00E672F7" w:rsidP="00BD480B"/>
        </w:tc>
      </w:tr>
      <w:tr w:rsidR="00E672F7" w:rsidRPr="00056EC6" w14:paraId="0BE16C11" w14:textId="019FC438" w:rsidTr="001B2258">
        <w:tc>
          <w:tcPr>
            <w:tcW w:w="1113" w:type="dxa"/>
          </w:tcPr>
          <w:p w14:paraId="52E18382" w14:textId="576A7B12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307EE4B9" w14:textId="226317C3" w:rsidR="00E672F7" w:rsidRPr="00056EC6" w:rsidRDefault="00E672F7" w:rsidP="00BD480B">
            <w:pPr>
              <w:tabs>
                <w:tab w:val="left" w:pos="460"/>
              </w:tabs>
            </w:pPr>
            <w:r>
              <w:t>1 Stück Kombinations-Schaumstrahlrohr S4/M4 DIN EN 16712-3</w:t>
            </w:r>
            <w:r w:rsidR="00E867DA">
              <w:t xml:space="preserve"> Typ AWG S4/M4, oder vergleichbar</w:t>
            </w:r>
          </w:p>
        </w:tc>
        <w:tc>
          <w:tcPr>
            <w:tcW w:w="1514" w:type="dxa"/>
          </w:tcPr>
          <w:p w14:paraId="0F196686" w14:textId="77777777" w:rsidR="00E672F7" w:rsidRPr="00056EC6" w:rsidRDefault="00E672F7" w:rsidP="00BD480B"/>
        </w:tc>
        <w:tc>
          <w:tcPr>
            <w:tcW w:w="1603" w:type="dxa"/>
          </w:tcPr>
          <w:p w14:paraId="5C7EE9EF" w14:textId="77777777" w:rsidR="00E672F7" w:rsidRPr="00056EC6" w:rsidRDefault="00E672F7" w:rsidP="00BD480B"/>
        </w:tc>
        <w:tc>
          <w:tcPr>
            <w:tcW w:w="2380" w:type="dxa"/>
          </w:tcPr>
          <w:p w14:paraId="693754F5" w14:textId="580EB76B" w:rsidR="00E672F7" w:rsidRPr="00056EC6" w:rsidRDefault="00E672F7" w:rsidP="00BD480B"/>
        </w:tc>
      </w:tr>
      <w:tr w:rsidR="00E672F7" w:rsidRPr="00056EC6" w14:paraId="52649AED" w14:textId="0AC33930" w:rsidTr="001B2258">
        <w:tc>
          <w:tcPr>
            <w:tcW w:w="1113" w:type="dxa"/>
          </w:tcPr>
          <w:p w14:paraId="61FB6D6A" w14:textId="6E4551B1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05A15FEA" w14:textId="31F62C51" w:rsidR="00E672F7" w:rsidRPr="00056EC6" w:rsidRDefault="00E672F7" w:rsidP="00BD480B">
            <w:pPr>
              <w:tabs>
                <w:tab w:val="left" w:pos="460"/>
              </w:tabs>
            </w:pPr>
            <w:r>
              <w:t xml:space="preserve">1 Stück </w:t>
            </w:r>
            <w:proofErr w:type="spellStart"/>
            <w:r>
              <w:t>Zumischer</w:t>
            </w:r>
            <w:proofErr w:type="spellEnd"/>
            <w:r>
              <w:t xml:space="preserve"> Z4R </w:t>
            </w:r>
            <w:r w:rsidR="004000DA">
              <w:t xml:space="preserve">L </w:t>
            </w:r>
            <w:r>
              <w:t>DIN EN 16712-1</w:t>
            </w:r>
            <w:r w:rsidR="00E867DA">
              <w:t xml:space="preserve"> Typ AWG</w:t>
            </w:r>
            <w:r w:rsidR="000F7CF8">
              <w:t xml:space="preserve"> B-Storz</w:t>
            </w:r>
            <w:r w:rsidR="00E867DA">
              <w:t xml:space="preserve">, oder vergleichbar </w:t>
            </w:r>
          </w:p>
        </w:tc>
        <w:tc>
          <w:tcPr>
            <w:tcW w:w="1514" w:type="dxa"/>
          </w:tcPr>
          <w:p w14:paraId="1AE956C6" w14:textId="77777777" w:rsidR="00E672F7" w:rsidRPr="00056EC6" w:rsidRDefault="00E672F7" w:rsidP="00BD480B"/>
        </w:tc>
        <w:tc>
          <w:tcPr>
            <w:tcW w:w="1603" w:type="dxa"/>
          </w:tcPr>
          <w:p w14:paraId="04B29757" w14:textId="77777777" w:rsidR="00E672F7" w:rsidRPr="00056EC6" w:rsidRDefault="00E672F7" w:rsidP="00BD480B"/>
        </w:tc>
        <w:tc>
          <w:tcPr>
            <w:tcW w:w="2380" w:type="dxa"/>
          </w:tcPr>
          <w:p w14:paraId="7E75A0E1" w14:textId="385C1E48" w:rsidR="00E672F7" w:rsidRPr="00056EC6" w:rsidRDefault="00E672F7" w:rsidP="00BD480B"/>
        </w:tc>
      </w:tr>
      <w:tr w:rsidR="00E672F7" w:rsidRPr="00056EC6" w14:paraId="64E684C8" w14:textId="01A9CBA8" w:rsidTr="001B2258">
        <w:tc>
          <w:tcPr>
            <w:tcW w:w="1113" w:type="dxa"/>
          </w:tcPr>
          <w:p w14:paraId="78986A62" w14:textId="648F1FEA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0A362E36" w14:textId="555D6A96" w:rsidR="00E672F7" w:rsidRPr="00056EC6" w:rsidRDefault="00E672F7" w:rsidP="00BD480B">
            <w:pPr>
              <w:tabs>
                <w:tab w:val="left" w:pos="460"/>
              </w:tabs>
            </w:pPr>
            <w:r>
              <w:t>1 Stück Ansaugschlauch DN 20 -1500 D-Storz/offen DIN EN 16712-1</w:t>
            </w:r>
            <w:r w:rsidR="00BA2D0E">
              <w:t xml:space="preserve"> Typ AWG, oder vergleichbar</w:t>
            </w:r>
          </w:p>
        </w:tc>
        <w:tc>
          <w:tcPr>
            <w:tcW w:w="1514" w:type="dxa"/>
          </w:tcPr>
          <w:p w14:paraId="5B9783CA" w14:textId="77777777" w:rsidR="00E672F7" w:rsidRPr="00056EC6" w:rsidRDefault="00E672F7" w:rsidP="00BD480B"/>
        </w:tc>
        <w:tc>
          <w:tcPr>
            <w:tcW w:w="1603" w:type="dxa"/>
          </w:tcPr>
          <w:p w14:paraId="5EA7C2BC" w14:textId="77777777" w:rsidR="00E672F7" w:rsidRPr="00056EC6" w:rsidRDefault="00E672F7" w:rsidP="00BD480B"/>
        </w:tc>
        <w:tc>
          <w:tcPr>
            <w:tcW w:w="2380" w:type="dxa"/>
          </w:tcPr>
          <w:p w14:paraId="69F69F81" w14:textId="617AFE11" w:rsidR="00E672F7" w:rsidRPr="00056EC6" w:rsidRDefault="00E672F7" w:rsidP="00BD480B"/>
        </w:tc>
      </w:tr>
      <w:tr w:rsidR="00E672F7" w:rsidRPr="00056EC6" w14:paraId="7EAEE7A5" w14:textId="35520FE7" w:rsidTr="001B2258">
        <w:tc>
          <w:tcPr>
            <w:tcW w:w="1113" w:type="dxa"/>
          </w:tcPr>
          <w:p w14:paraId="7A80C85D" w14:textId="11E78122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3993A493" w14:textId="6A5D560C" w:rsidR="00E672F7" w:rsidRPr="00056EC6" w:rsidRDefault="00E672F7" w:rsidP="00BD480B">
            <w:pPr>
              <w:tabs>
                <w:tab w:val="left" w:pos="460"/>
              </w:tabs>
            </w:pPr>
            <w:r>
              <w:t>6 Stück Schaummittelbehälter gelb 20 Liter, „leer“ für die Aufnahme von Schaummittel DIN 14452</w:t>
            </w:r>
          </w:p>
        </w:tc>
        <w:tc>
          <w:tcPr>
            <w:tcW w:w="1514" w:type="dxa"/>
          </w:tcPr>
          <w:p w14:paraId="701D80ED" w14:textId="77777777" w:rsidR="00E672F7" w:rsidRPr="00056EC6" w:rsidRDefault="00E672F7" w:rsidP="00BD480B"/>
        </w:tc>
        <w:tc>
          <w:tcPr>
            <w:tcW w:w="1603" w:type="dxa"/>
          </w:tcPr>
          <w:p w14:paraId="36E80905" w14:textId="77777777" w:rsidR="00E672F7" w:rsidRPr="00056EC6" w:rsidRDefault="00E672F7" w:rsidP="00BD480B"/>
        </w:tc>
        <w:tc>
          <w:tcPr>
            <w:tcW w:w="2380" w:type="dxa"/>
          </w:tcPr>
          <w:p w14:paraId="2838CF69" w14:textId="7BFF01AB" w:rsidR="00E672F7" w:rsidRPr="00056EC6" w:rsidRDefault="00E672F7" w:rsidP="00BD480B"/>
        </w:tc>
      </w:tr>
      <w:tr w:rsidR="00E672F7" w:rsidRPr="00056EC6" w14:paraId="05813376" w14:textId="2679B55B" w:rsidTr="001B2258">
        <w:tc>
          <w:tcPr>
            <w:tcW w:w="1113" w:type="dxa"/>
          </w:tcPr>
          <w:p w14:paraId="16F99530" w14:textId="6934FC1F" w:rsidR="00E672F7" w:rsidRPr="00C9768E" w:rsidRDefault="00E672F7" w:rsidP="00C9768E">
            <w:pPr>
              <w:pStyle w:val="Listenabsatz"/>
            </w:pPr>
          </w:p>
        </w:tc>
        <w:tc>
          <w:tcPr>
            <w:tcW w:w="3450" w:type="dxa"/>
          </w:tcPr>
          <w:p w14:paraId="7FDD09CE" w14:textId="0648736E" w:rsidR="00E672F7" w:rsidRPr="00056EC6" w:rsidRDefault="00E672F7" w:rsidP="00BD480B">
            <w:pPr>
              <w:tabs>
                <w:tab w:val="left" w:pos="460"/>
              </w:tabs>
            </w:pPr>
          </w:p>
        </w:tc>
        <w:tc>
          <w:tcPr>
            <w:tcW w:w="1514" w:type="dxa"/>
          </w:tcPr>
          <w:p w14:paraId="5DCE2CF4" w14:textId="77777777" w:rsidR="00E672F7" w:rsidRPr="00056EC6" w:rsidRDefault="00E672F7" w:rsidP="00BD480B"/>
        </w:tc>
        <w:tc>
          <w:tcPr>
            <w:tcW w:w="1603" w:type="dxa"/>
          </w:tcPr>
          <w:p w14:paraId="499F7611" w14:textId="77777777" w:rsidR="00E672F7" w:rsidRPr="00056EC6" w:rsidRDefault="00E672F7" w:rsidP="00BD480B"/>
        </w:tc>
        <w:tc>
          <w:tcPr>
            <w:tcW w:w="2380" w:type="dxa"/>
          </w:tcPr>
          <w:p w14:paraId="262F1F1B" w14:textId="77777777" w:rsidR="00E672F7" w:rsidRPr="00056EC6" w:rsidRDefault="00E672F7" w:rsidP="00BD480B"/>
        </w:tc>
      </w:tr>
      <w:tr w:rsidR="00E672F7" w:rsidRPr="00056EC6" w14:paraId="226B1A63" w14:textId="78C90760" w:rsidTr="001B2258">
        <w:tc>
          <w:tcPr>
            <w:tcW w:w="1113" w:type="dxa"/>
          </w:tcPr>
          <w:p w14:paraId="489FDBB5" w14:textId="4C56AA47" w:rsidR="00E672F7" w:rsidRPr="00C9768E" w:rsidRDefault="00E672F7" w:rsidP="00C9768E">
            <w:pPr>
              <w:pStyle w:val="Listenabsatz"/>
            </w:pPr>
          </w:p>
        </w:tc>
        <w:tc>
          <w:tcPr>
            <w:tcW w:w="3450" w:type="dxa"/>
          </w:tcPr>
          <w:p w14:paraId="37BC7E2E" w14:textId="742EC736" w:rsidR="00E672F7" w:rsidRPr="00F7571B" w:rsidRDefault="00E672F7" w:rsidP="00F7571B">
            <w:pPr>
              <w:pStyle w:val="berschrift2"/>
              <w:jc w:val="center"/>
              <w:outlineLvl w:val="1"/>
              <w:rPr>
                <w:sz w:val="24"/>
                <w:szCs w:val="24"/>
              </w:rPr>
            </w:pPr>
            <w:r w:rsidRPr="00F7571B">
              <w:rPr>
                <w:sz w:val="24"/>
                <w:szCs w:val="24"/>
              </w:rPr>
              <w:t>Schläuche, Armaturen und Zubehör</w:t>
            </w:r>
          </w:p>
        </w:tc>
        <w:tc>
          <w:tcPr>
            <w:tcW w:w="1514" w:type="dxa"/>
          </w:tcPr>
          <w:p w14:paraId="554172DE" w14:textId="77777777" w:rsidR="00E672F7" w:rsidRPr="00056EC6" w:rsidRDefault="00E672F7" w:rsidP="00BD480B"/>
        </w:tc>
        <w:tc>
          <w:tcPr>
            <w:tcW w:w="1603" w:type="dxa"/>
          </w:tcPr>
          <w:p w14:paraId="4AE0856A" w14:textId="77777777" w:rsidR="00E672F7" w:rsidRPr="00056EC6" w:rsidRDefault="00E672F7" w:rsidP="00BD480B"/>
        </w:tc>
        <w:tc>
          <w:tcPr>
            <w:tcW w:w="2380" w:type="dxa"/>
          </w:tcPr>
          <w:p w14:paraId="532CF365" w14:textId="77777777" w:rsidR="00E672F7" w:rsidRPr="00056EC6" w:rsidRDefault="00E672F7" w:rsidP="00BD480B"/>
        </w:tc>
      </w:tr>
      <w:tr w:rsidR="00E672F7" w:rsidRPr="00C04E35" w14:paraId="3CB64271" w14:textId="7E825DE7" w:rsidTr="001B2258">
        <w:tc>
          <w:tcPr>
            <w:tcW w:w="1113" w:type="dxa"/>
          </w:tcPr>
          <w:p w14:paraId="01E00A81" w14:textId="259321BD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0AFFB5BB" w14:textId="78C2C16F" w:rsidR="00E672F7" w:rsidRPr="00C04E35" w:rsidRDefault="00E672F7" w:rsidP="00BD480B">
            <w:pPr>
              <w:tabs>
                <w:tab w:val="left" w:pos="460"/>
              </w:tabs>
            </w:pPr>
            <w:r w:rsidRPr="00C04E35">
              <w:t xml:space="preserve">1 Stück </w:t>
            </w:r>
            <w:proofErr w:type="spellStart"/>
            <w:r w:rsidRPr="00C04E35">
              <w:t>Saugkorb</w:t>
            </w:r>
            <w:proofErr w:type="spellEnd"/>
            <w:r w:rsidRPr="00C04E35">
              <w:t xml:space="preserve"> A</w:t>
            </w:r>
            <w:r w:rsidR="00FF6BC2">
              <w:t>110</w:t>
            </w:r>
            <w:r w:rsidRPr="00C04E35">
              <w:t xml:space="preserve"> DIN 14362</w:t>
            </w:r>
            <w:r w:rsidR="00742466">
              <w:t xml:space="preserve"> </w:t>
            </w:r>
          </w:p>
        </w:tc>
        <w:tc>
          <w:tcPr>
            <w:tcW w:w="1514" w:type="dxa"/>
          </w:tcPr>
          <w:p w14:paraId="0EEB89A0" w14:textId="77777777" w:rsidR="00E672F7" w:rsidRPr="00C04E35" w:rsidRDefault="00E672F7" w:rsidP="00BD480B"/>
        </w:tc>
        <w:tc>
          <w:tcPr>
            <w:tcW w:w="1603" w:type="dxa"/>
          </w:tcPr>
          <w:p w14:paraId="7D0B7C8E" w14:textId="77777777" w:rsidR="00E672F7" w:rsidRPr="00C04E35" w:rsidRDefault="00E672F7" w:rsidP="00BD480B"/>
        </w:tc>
        <w:tc>
          <w:tcPr>
            <w:tcW w:w="2380" w:type="dxa"/>
          </w:tcPr>
          <w:p w14:paraId="6A595C8E" w14:textId="6F0ACD1C" w:rsidR="00E672F7" w:rsidRPr="00C04E35" w:rsidRDefault="00E672F7" w:rsidP="00BD480B"/>
        </w:tc>
      </w:tr>
      <w:tr w:rsidR="00E672F7" w:rsidRPr="00CF37F7" w14:paraId="3FD2CA02" w14:textId="01409453" w:rsidTr="001B2258">
        <w:tc>
          <w:tcPr>
            <w:tcW w:w="1113" w:type="dxa"/>
          </w:tcPr>
          <w:p w14:paraId="371FCC08" w14:textId="2D48A83B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59E326B9" w14:textId="7FE8E0D7" w:rsidR="00E672F7" w:rsidRPr="00CF37F7" w:rsidRDefault="00E672F7" w:rsidP="00BD480B">
            <w:pPr>
              <w:tabs>
                <w:tab w:val="left" w:pos="460"/>
              </w:tabs>
            </w:pPr>
            <w:r w:rsidRPr="00CF37F7">
              <w:t>1 Stück Saugschutzkorb A</w:t>
            </w:r>
            <w:r w:rsidR="007B0400">
              <w:t xml:space="preserve">110 </w:t>
            </w:r>
            <w:r w:rsidRPr="00CF37F7">
              <w:t xml:space="preserve">(Draht) </w:t>
            </w:r>
          </w:p>
        </w:tc>
        <w:tc>
          <w:tcPr>
            <w:tcW w:w="1514" w:type="dxa"/>
          </w:tcPr>
          <w:p w14:paraId="7A515C8C" w14:textId="77777777" w:rsidR="00E672F7" w:rsidRPr="00CF37F7" w:rsidRDefault="00E672F7" w:rsidP="00BD480B"/>
        </w:tc>
        <w:tc>
          <w:tcPr>
            <w:tcW w:w="1603" w:type="dxa"/>
          </w:tcPr>
          <w:p w14:paraId="1E5862CB" w14:textId="77777777" w:rsidR="00E672F7" w:rsidRPr="00CF37F7" w:rsidRDefault="00E672F7" w:rsidP="00BD480B"/>
        </w:tc>
        <w:tc>
          <w:tcPr>
            <w:tcW w:w="2380" w:type="dxa"/>
          </w:tcPr>
          <w:p w14:paraId="2586D460" w14:textId="2C598184" w:rsidR="00E672F7" w:rsidRPr="00CF37F7" w:rsidRDefault="00E672F7" w:rsidP="00BD480B"/>
        </w:tc>
      </w:tr>
      <w:tr w:rsidR="00E672F7" w:rsidRPr="00CF37F7" w14:paraId="00EB4F9E" w14:textId="523E5847" w:rsidTr="001B2258">
        <w:tc>
          <w:tcPr>
            <w:tcW w:w="1113" w:type="dxa"/>
          </w:tcPr>
          <w:p w14:paraId="2AF957F6" w14:textId="1FC1CD54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3AB046BE" w14:textId="2AEF094E" w:rsidR="00E672F7" w:rsidRPr="00CF37F7" w:rsidRDefault="00E672F7" w:rsidP="00BD480B">
            <w:pPr>
              <w:tabs>
                <w:tab w:val="left" w:pos="460"/>
              </w:tabs>
            </w:pPr>
            <w:r>
              <w:t xml:space="preserve">2 Stück Verteiler BV </w:t>
            </w:r>
            <w:r w:rsidR="007B0400">
              <w:t xml:space="preserve">B-CBC 3 Abgänge mit Ventilabsperrung </w:t>
            </w:r>
            <w:r>
              <w:t>DIN 14345</w:t>
            </w:r>
            <w:r w:rsidR="00000D92">
              <w:t xml:space="preserve"> </w:t>
            </w:r>
          </w:p>
        </w:tc>
        <w:tc>
          <w:tcPr>
            <w:tcW w:w="1514" w:type="dxa"/>
          </w:tcPr>
          <w:p w14:paraId="1796C0B7" w14:textId="77777777" w:rsidR="00E672F7" w:rsidRPr="00CF37F7" w:rsidRDefault="00E672F7" w:rsidP="00BD480B"/>
        </w:tc>
        <w:tc>
          <w:tcPr>
            <w:tcW w:w="1603" w:type="dxa"/>
          </w:tcPr>
          <w:p w14:paraId="0D6BF038" w14:textId="77777777" w:rsidR="00E672F7" w:rsidRPr="00CF37F7" w:rsidRDefault="00E672F7" w:rsidP="00BD480B"/>
        </w:tc>
        <w:tc>
          <w:tcPr>
            <w:tcW w:w="2380" w:type="dxa"/>
          </w:tcPr>
          <w:p w14:paraId="3CCD8A50" w14:textId="51F0B67E" w:rsidR="00E672F7" w:rsidRPr="00CF37F7" w:rsidRDefault="00E672F7" w:rsidP="00BD480B"/>
        </w:tc>
      </w:tr>
      <w:tr w:rsidR="00E672F7" w:rsidRPr="00CF37F7" w14:paraId="744821F5" w14:textId="343FF5D5" w:rsidTr="001B2258">
        <w:tc>
          <w:tcPr>
            <w:tcW w:w="1113" w:type="dxa"/>
          </w:tcPr>
          <w:p w14:paraId="5E5A0782" w14:textId="2F3428BD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3EDEFF63" w14:textId="386578B5" w:rsidR="00E672F7" w:rsidRPr="00CF37F7" w:rsidRDefault="00E672F7" w:rsidP="00BD480B">
            <w:pPr>
              <w:tabs>
                <w:tab w:val="left" w:pos="460"/>
              </w:tabs>
            </w:pPr>
            <w:r>
              <w:t xml:space="preserve">2 Stück Übergangsstück </w:t>
            </w:r>
            <w:r w:rsidR="000A1C25">
              <w:t xml:space="preserve">Alu </w:t>
            </w:r>
            <w:r>
              <w:t>B-C DIN 14342</w:t>
            </w:r>
          </w:p>
        </w:tc>
        <w:tc>
          <w:tcPr>
            <w:tcW w:w="1514" w:type="dxa"/>
          </w:tcPr>
          <w:p w14:paraId="0BF85342" w14:textId="77777777" w:rsidR="00E672F7" w:rsidRPr="00CF37F7" w:rsidRDefault="00E672F7" w:rsidP="00BD480B"/>
        </w:tc>
        <w:tc>
          <w:tcPr>
            <w:tcW w:w="1603" w:type="dxa"/>
          </w:tcPr>
          <w:p w14:paraId="509EB9BB" w14:textId="77777777" w:rsidR="00E672F7" w:rsidRPr="00CF37F7" w:rsidRDefault="00E672F7" w:rsidP="00BD480B"/>
        </w:tc>
        <w:tc>
          <w:tcPr>
            <w:tcW w:w="2380" w:type="dxa"/>
          </w:tcPr>
          <w:p w14:paraId="14C6ACE5" w14:textId="37E817A6" w:rsidR="00E672F7" w:rsidRPr="00CF37F7" w:rsidRDefault="00E672F7" w:rsidP="00BD480B"/>
        </w:tc>
      </w:tr>
      <w:tr w:rsidR="00E672F7" w:rsidRPr="00CF37F7" w14:paraId="24D33840" w14:textId="24E38FBB" w:rsidTr="001B2258">
        <w:tc>
          <w:tcPr>
            <w:tcW w:w="1113" w:type="dxa"/>
          </w:tcPr>
          <w:p w14:paraId="0E4BAAD8" w14:textId="32DF3E95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07E5D73F" w14:textId="46161ADE" w:rsidR="00E672F7" w:rsidRPr="00CF37F7" w:rsidRDefault="00E672F7" w:rsidP="00BD480B">
            <w:pPr>
              <w:tabs>
                <w:tab w:val="left" w:pos="460"/>
              </w:tabs>
            </w:pPr>
            <w:r>
              <w:t xml:space="preserve">1 Stück Übergangsstück </w:t>
            </w:r>
            <w:r w:rsidR="000A1C25">
              <w:t xml:space="preserve">Alu </w:t>
            </w:r>
            <w:r>
              <w:t>C-D DIN 14341</w:t>
            </w:r>
          </w:p>
        </w:tc>
        <w:tc>
          <w:tcPr>
            <w:tcW w:w="1514" w:type="dxa"/>
          </w:tcPr>
          <w:p w14:paraId="177F36E6" w14:textId="77777777" w:rsidR="00E672F7" w:rsidRPr="00CF37F7" w:rsidRDefault="00E672F7" w:rsidP="00BD480B"/>
        </w:tc>
        <w:tc>
          <w:tcPr>
            <w:tcW w:w="1603" w:type="dxa"/>
          </w:tcPr>
          <w:p w14:paraId="0669D313" w14:textId="77777777" w:rsidR="00E672F7" w:rsidRPr="00CF37F7" w:rsidRDefault="00E672F7" w:rsidP="00BD480B"/>
        </w:tc>
        <w:tc>
          <w:tcPr>
            <w:tcW w:w="2380" w:type="dxa"/>
          </w:tcPr>
          <w:p w14:paraId="490DB7CC" w14:textId="1C3A0B08" w:rsidR="00E672F7" w:rsidRPr="00CF37F7" w:rsidRDefault="00E672F7" w:rsidP="00BD480B"/>
        </w:tc>
      </w:tr>
      <w:tr w:rsidR="00E672F7" w:rsidRPr="00CF37F7" w14:paraId="158D0508" w14:textId="2E50F629" w:rsidTr="001B2258">
        <w:tc>
          <w:tcPr>
            <w:tcW w:w="1113" w:type="dxa"/>
          </w:tcPr>
          <w:p w14:paraId="5621B981" w14:textId="194E5466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7D82BEB8" w14:textId="1714ED01" w:rsidR="00E672F7" w:rsidRPr="00CF37F7" w:rsidRDefault="00E672F7" w:rsidP="00BD480B">
            <w:pPr>
              <w:tabs>
                <w:tab w:val="left" w:pos="460"/>
              </w:tabs>
            </w:pPr>
            <w:r>
              <w:t>2 Stück Hohlstrahlrohr mit Festkupplung B und Griff, Volumenstrom &gt;400</w:t>
            </w:r>
            <w:r w:rsidR="006D2A06">
              <w:t>L</w:t>
            </w:r>
            <w:r>
              <w:t>/min DIN EN 15182-2</w:t>
            </w:r>
            <w:r w:rsidR="00C04E35">
              <w:t xml:space="preserve"> Typ AWG </w:t>
            </w:r>
            <w:r w:rsidR="00C04E35">
              <w:lastRenderedPageBreak/>
              <w:t>Turbospritze 2750 B, oder vergleichbar</w:t>
            </w:r>
          </w:p>
        </w:tc>
        <w:tc>
          <w:tcPr>
            <w:tcW w:w="1514" w:type="dxa"/>
          </w:tcPr>
          <w:p w14:paraId="1BDBA6C3" w14:textId="77777777" w:rsidR="00E672F7" w:rsidRPr="00CF37F7" w:rsidRDefault="00E672F7" w:rsidP="00BD480B"/>
        </w:tc>
        <w:tc>
          <w:tcPr>
            <w:tcW w:w="1603" w:type="dxa"/>
          </w:tcPr>
          <w:p w14:paraId="54993B83" w14:textId="77777777" w:rsidR="00E672F7" w:rsidRPr="00CF37F7" w:rsidRDefault="00E672F7" w:rsidP="00BD480B"/>
        </w:tc>
        <w:tc>
          <w:tcPr>
            <w:tcW w:w="2380" w:type="dxa"/>
          </w:tcPr>
          <w:p w14:paraId="73004FB1" w14:textId="4653A1A9" w:rsidR="00E672F7" w:rsidRPr="00CF37F7" w:rsidRDefault="00E672F7" w:rsidP="00BD480B"/>
        </w:tc>
      </w:tr>
      <w:tr w:rsidR="00E672F7" w:rsidRPr="00CF37F7" w14:paraId="778C8CA0" w14:textId="6DFE4078" w:rsidTr="001B2258">
        <w:tc>
          <w:tcPr>
            <w:tcW w:w="1113" w:type="dxa"/>
          </w:tcPr>
          <w:p w14:paraId="5E06C1B8" w14:textId="5B2703C1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442AA6D" w14:textId="2BED7046" w:rsidR="00E672F7" w:rsidRPr="00CF37F7" w:rsidRDefault="00E672F7" w:rsidP="00BD480B">
            <w:pPr>
              <w:tabs>
                <w:tab w:val="left" w:pos="460"/>
              </w:tabs>
            </w:pPr>
            <w:r>
              <w:t>2 Stück Stützkrümmer SK-B DIN 14368</w:t>
            </w:r>
            <w:r w:rsidR="00F861B7">
              <w:t xml:space="preserve"> </w:t>
            </w:r>
          </w:p>
        </w:tc>
        <w:tc>
          <w:tcPr>
            <w:tcW w:w="1514" w:type="dxa"/>
          </w:tcPr>
          <w:p w14:paraId="4C90F7BB" w14:textId="4809135E" w:rsidR="00E672F7" w:rsidRPr="00CF37F7" w:rsidRDefault="00E672F7" w:rsidP="00BD480B">
            <w:r>
              <w:t xml:space="preserve"> </w:t>
            </w:r>
          </w:p>
        </w:tc>
        <w:tc>
          <w:tcPr>
            <w:tcW w:w="1603" w:type="dxa"/>
          </w:tcPr>
          <w:p w14:paraId="707C9C7E" w14:textId="77777777" w:rsidR="00E672F7" w:rsidRPr="00CF37F7" w:rsidRDefault="00E672F7" w:rsidP="00BD480B"/>
        </w:tc>
        <w:tc>
          <w:tcPr>
            <w:tcW w:w="2380" w:type="dxa"/>
          </w:tcPr>
          <w:p w14:paraId="4DFC2F82" w14:textId="762175E0" w:rsidR="00E672F7" w:rsidRPr="00CF37F7" w:rsidRDefault="00E672F7" w:rsidP="00BD480B"/>
        </w:tc>
      </w:tr>
      <w:tr w:rsidR="00E672F7" w:rsidRPr="00CF37F7" w14:paraId="2F6770C8" w14:textId="5EB76810" w:rsidTr="001B2258">
        <w:tc>
          <w:tcPr>
            <w:tcW w:w="1113" w:type="dxa"/>
          </w:tcPr>
          <w:p w14:paraId="65FBC3E5" w14:textId="3AEC1534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06970615" w14:textId="12AD93EB" w:rsidR="00E672F7" w:rsidRPr="00CF37F7" w:rsidRDefault="00534616" w:rsidP="00BD480B">
            <w:pPr>
              <w:tabs>
                <w:tab w:val="left" w:pos="460"/>
              </w:tabs>
            </w:pPr>
            <w:r>
              <w:t>4</w:t>
            </w:r>
            <w:r w:rsidR="00E672F7">
              <w:t xml:space="preserve"> Stück Hohlstrahlrohr mit Festkupplung C und Griff, Volumenstrom &gt;235</w:t>
            </w:r>
            <w:r w:rsidR="006D2A06">
              <w:t>L</w:t>
            </w:r>
            <w:r w:rsidR="00E672F7">
              <w:t>/min DIN EN 15182-3</w:t>
            </w:r>
            <w:r w:rsidR="00C04E35">
              <w:t xml:space="preserve"> Typ AWG Turbospritze 2400 C, oder vergleichbar </w:t>
            </w:r>
          </w:p>
        </w:tc>
        <w:tc>
          <w:tcPr>
            <w:tcW w:w="1514" w:type="dxa"/>
          </w:tcPr>
          <w:p w14:paraId="6AD0F798" w14:textId="77777777" w:rsidR="00E672F7" w:rsidRPr="00CF37F7" w:rsidRDefault="00E672F7" w:rsidP="00BD480B"/>
        </w:tc>
        <w:tc>
          <w:tcPr>
            <w:tcW w:w="1603" w:type="dxa"/>
          </w:tcPr>
          <w:p w14:paraId="6DB76340" w14:textId="77777777" w:rsidR="00E672F7" w:rsidRPr="00CF37F7" w:rsidRDefault="00E672F7" w:rsidP="00BD480B"/>
        </w:tc>
        <w:tc>
          <w:tcPr>
            <w:tcW w:w="2380" w:type="dxa"/>
          </w:tcPr>
          <w:p w14:paraId="3D2025D9" w14:textId="70439BF4" w:rsidR="00E672F7" w:rsidRPr="00CF37F7" w:rsidRDefault="00E672F7" w:rsidP="00BD480B"/>
        </w:tc>
      </w:tr>
      <w:tr w:rsidR="00E672F7" w:rsidRPr="00CF37F7" w14:paraId="16B7B29E" w14:textId="618F1B93" w:rsidTr="001B2258">
        <w:tc>
          <w:tcPr>
            <w:tcW w:w="1113" w:type="dxa"/>
          </w:tcPr>
          <w:p w14:paraId="3585A135" w14:textId="76FAC6D0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2863BBA" w14:textId="4F1A10A8" w:rsidR="00E672F7" w:rsidRPr="00CF37F7" w:rsidRDefault="00E672F7" w:rsidP="00252177">
            <w:pPr>
              <w:tabs>
                <w:tab w:val="left" w:pos="460"/>
              </w:tabs>
            </w:pPr>
            <w:r>
              <w:t>2 Stück Mehrzweckleine rot D</w:t>
            </w:r>
            <w:r w:rsidR="008E7E79">
              <w:t xml:space="preserve">IN </w:t>
            </w:r>
            <w:r>
              <w:t>14920</w:t>
            </w:r>
          </w:p>
        </w:tc>
        <w:tc>
          <w:tcPr>
            <w:tcW w:w="1514" w:type="dxa"/>
          </w:tcPr>
          <w:p w14:paraId="52AE47BB" w14:textId="77777777" w:rsidR="00E672F7" w:rsidRPr="00CF37F7" w:rsidRDefault="00E672F7" w:rsidP="00252177"/>
        </w:tc>
        <w:tc>
          <w:tcPr>
            <w:tcW w:w="1603" w:type="dxa"/>
          </w:tcPr>
          <w:p w14:paraId="03029FC3" w14:textId="77777777" w:rsidR="00E672F7" w:rsidRPr="00CF37F7" w:rsidRDefault="00E672F7" w:rsidP="00252177"/>
        </w:tc>
        <w:tc>
          <w:tcPr>
            <w:tcW w:w="2380" w:type="dxa"/>
          </w:tcPr>
          <w:p w14:paraId="4A21C8BE" w14:textId="6B88CEBD" w:rsidR="00E672F7" w:rsidRPr="00CF37F7" w:rsidRDefault="00E672F7" w:rsidP="00252177"/>
        </w:tc>
      </w:tr>
      <w:tr w:rsidR="00E672F7" w:rsidRPr="00CF37F7" w14:paraId="6A4E6D20" w14:textId="0D1F01E9" w:rsidTr="001B2258">
        <w:tc>
          <w:tcPr>
            <w:tcW w:w="1113" w:type="dxa"/>
          </w:tcPr>
          <w:p w14:paraId="204C0269" w14:textId="62990654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1F054AAA" w14:textId="361443FE" w:rsidR="00E672F7" w:rsidRPr="00CF37F7" w:rsidRDefault="00E672F7" w:rsidP="00252177">
            <w:pPr>
              <w:tabs>
                <w:tab w:val="left" w:pos="460"/>
              </w:tabs>
            </w:pPr>
            <w:r>
              <w:t>4 Stück Seilschlauchhalter SH1600 DIN 14828</w:t>
            </w:r>
            <w:r w:rsidR="008E7E79">
              <w:t xml:space="preserve"> Typ PAX FW Hamburg</w:t>
            </w:r>
            <w:r w:rsidR="00F01F76">
              <w:t xml:space="preserve"> gelb</w:t>
            </w:r>
            <w:r w:rsidR="00B5573C">
              <w:t xml:space="preserve">, oder vergleichbar </w:t>
            </w:r>
          </w:p>
        </w:tc>
        <w:tc>
          <w:tcPr>
            <w:tcW w:w="1514" w:type="dxa"/>
          </w:tcPr>
          <w:p w14:paraId="290E3167" w14:textId="77777777" w:rsidR="00E672F7" w:rsidRPr="00CF37F7" w:rsidRDefault="00E672F7" w:rsidP="00252177"/>
        </w:tc>
        <w:tc>
          <w:tcPr>
            <w:tcW w:w="1603" w:type="dxa"/>
          </w:tcPr>
          <w:p w14:paraId="208A0780" w14:textId="77777777" w:rsidR="00E672F7" w:rsidRPr="00CF37F7" w:rsidRDefault="00E672F7" w:rsidP="00252177"/>
        </w:tc>
        <w:tc>
          <w:tcPr>
            <w:tcW w:w="2380" w:type="dxa"/>
          </w:tcPr>
          <w:p w14:paraId="7998F5CC" w14:textId="57F9FD6C" w:rsidR="00E672F7" w:rsidRPr="00CF37F7" w:rsidRDefault="00E672F7" w:rsidP="00252177"/>
        </w:tc>
      </w:tr>
      <w:tr w:rsidR="00E672F7" w:rsidRPr="00CF37F7" w14:paraId="7CB6F642" w14:textId="7C1A8F1D" w:rsidTr="001B2258">
        <w:tc>
          <w:tcPr>
            <w:tcW w:w="1113" w:type="dxa"/>
          </w:tcPr>
          <w:p w14:paraId="5DBD443B" w14:textId="49C6C92B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0EF82F2" w14:textId="7A66F25E" w:rsidR="00F75E38" w:rsidRPr="00CF37F7" w:rsidRDefault="00E672F7" w:rsidP="00252177">
            <w:pPr>
              <w:tabs>
                <w:tab w:val="left" w:pos="460"/>
              </w:tabs>
            </w:pPr>
            <w:r>
              <w:t xml:space="preserve">4 Stück Schlauchtragekorb </w:t>
            </w:r>
            <w:r w:rsidR="00876091">
              <w:t xml:space="preserve">   </w:t>
            </w:r>
            <w:r>
              <w:t>STK-C DIN 14872-1</w:t>
            </w:r>
            <w:r w:rsidR="00834FDF">
              <w:t>,</w:t>
            </w:r>
            <w:r w:rsidR="0057183B">
              <w:t xml:space="preserve"> </w:t>
            </w:r>
            <w:r w:rsidR="00834FDF">
              <w:t>eine Seite aufklappbar</w:t>
            </w:r>
          </w:p>
        </w:tc>
        <w:tc>
          <w:tcPr>
            <w:tcW w:w="1514" w:type="dxa"/>
          </w:tcPr>
          <w:p w14:paraId="3F7F4CE4" w14:textId="77777777" w:rsidR="00E672F7" w:rsidRPr="00CF37F7" w:rsidRDefault="00E672F7" w:rsidP="00252177"/>
        </w:tc>
        <w:tc>
          <w:tcPr>
            <w:tcW w:w="1603" w:type="dxa"/>
          </w:tcPr>
          <w:p w14:paraId="11B58B8A" w14:textId="77777777" w:rsidR="00E672F7" w:rsidRPr="00CF37F7" w:rsidRDefault="00E672F7" w:rsidP="00252177"/>
        </w:tc>
        <w:tc>
          <w:tcPr>
            <w:tcW w:w="2380" w:type="dxa"/>
          </w:tcPr>
          <w:p w14:paraId="21F13D0E" w14:textId="4ED9C0FD" w:rsidR="00E672F7" w:rsidRPr="00CF37F7" w:rsidRDefault="00E672F7" w:rsidP="00252177"/>
        </w:tc>
      </w:tr>
      <w:tr w:rsidR="00F75E38" w:rsidRPr="00CF37F7" w14:paraId="159271F2" w14:textId="77777777" w:rsidTr="001B2258">
        <w:tc>
          <w:tcPr>
            <w:tcW w:w="1113" w:type="dxa"/>
          </w:tcPr>
          <w:p w14:paraId="48253554" w14:textId="6B676C83" w:rsidR="00F75E38" w:rsidRPr="00C9768E" w:rsidRDefault="00F75E38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567BB1F4" w14:textId="34D38C5B" w:rsidR="00F75E38" w:rsidRDefault="00F75E38" w:rsidP="00252177">
            <w:pPr>
              <w:tabs>
                <w:tab w:val="left" w:pos="460"/>
              </w:tabs>
            </w:pPr>
            <w:r>
              <w:t xml:space="preserve">1 Stück Schlauchtragekorb </w:t>
            </w:r>
            <w:r w:rsidR="00876091">
              <w:t xml:space="preserve">  </w:t>
            </w:r>
            <w:r>
              <w:t>STK-B DIN 14872-</w:t>
            </w:r>
            <w:r w:rsidR="00834FDF">
              <w:t>1, eine Seite aufklappbar</w:t>
            </w:r>
          </w:p>
        </w:tc>
        <w:tc>
          <w:tcPr>
            <w:tcW w:w="1514" w:type="dxa"/>
          </w:tcPr>
          <w:p w14:paraId="6266C0B2" w14:textId="77777777" w:rsidR="00F75E38" w:rsidRPr="00CF37F7" w:rsidRDefault="00F75E38" w:rsidP="00252177"/>
        </w:tc>
        <w:tc>
          <w:tcPr>
            <w:tcW w:w="1603" w:type="dxa"/>
          </w:tcPr>
          <w:p w14:paraId="1AFB4B73" w14:textId="77777777" w:rsidR="00F75E38" w:rsidRPr="00CF37F7" w:rsidRDefault="00F75E38" w:rsidP="00252177"/>
        </w:tc>
        <w:tc>
          <w:tcPr>
            <w:tcW w:w="2380" w:type="dxa"/>
          </w:tcPr>
          <w:p w14:paraId="358A4C00" w14:textId="08A10732" w:rsidR="00F75E38" w:rsidRPr="00CF37F7" w:rsidRDefault="00F75E38" w:rsidP="00252177"/>
        </w:tc>
      </w:tr>
      <w:tr w:rsidR="00E672F7" w:rsidRPr="00CF37F7" w14:paraId="24624D98" w14:textId="3EBFFCC1" w:rsidTr="001B2258">
        <w:tc>
          <w:tcPr>
            <w:tcW w:w="1113" w:type="dxa"/>
          </w:tcPr>
          <w:p w14:paraId="12124CF9" w14:textId="03B70F86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31F9DD5" w14:textId="0520FC1B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3 Stück Kupplungsschlüssel </w:t>
            </w:r>
            <w:r w:rsidR="006B5190">
              <w:t>für alle Kupplungsgrößen</w:t>
            </w:r>
            <w:r>
              <w:t xml:space="preserve"> DIN 14822-2</w:t>
            </w:r>
            <w:r w:rsidR="0057183B">
              <w:t xml:space="preserve"> Typ UNISEK ABCD</w:t>
            </w:r>
            <w:r w:rsidR="006B5190">
              <w:t xml:space="preserve"> groß</w:t>
            </w:r>
            <w:r w:rsidR="0057183B">
              <w:t xml:space="preserve">, oder vergleichbar </w:t>
            </w:r>
          </w:p>
        </w:tc>
        <w:tc>
          <w:tcPr>
            <w:tcW w:w="1514" w:type="dxa"/>
          </w:tcPr>
          <w:p w14:paraId="4EF6E91E" w14:textId="77777777" w:rsidR="00E672F7" w:rsidRPr="00CF37F7" w:rsidRDefault="00E672F7" w:rsidP="00252177"/>
        </w:tc>
        <w:tc>
          <w:tcPr>
            <w:tcW w:w="1603" w:type="dxa"/>
          </w:tcPr>
          <w:p w14:paraId="7159FD96" w14:textId="77777777" w:rsidR="00E672F7" w:rsidRPr="00CF37F7" w:rsidRDefault="00E672F7" w:rsidP="00252177"/>
        </w:tc>
        <w:tc>
          <w:tcPr>
            <w:tcW w:w="2380" w:type="dxa"/>
          </w:tcPr>
          <w:p w14:paraId="66505A91" w14:textId="6E43F7BE" w:rsidR="00E672F7" w:rsidRPr="00CF37F7" w:rsidRDefault="00E672F7" w:rsidP="00252177"/>
        </w:tc>
      </w:tr>
      <w:tr w:rsidR="00E672F7" w:rsidRPr="00CF37F7" w14:paraId="54CDDF65" w14:textId="33AF6071" w:rsidTr="001B2258">
        <w:tc>
          <w:tcPr>
            <w:tcW w:w="1113" w:type="dxa"/>
          </w:tcPr>
          <w:p w14:paraId="6A477B7C" w14:textId="2CACABA3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535937E3" w14:textId="5912EAA9" w:rsidR="00E672F7" w:rsidRPr="00CF37F7" w:rsidRDefault="00E672F7" w:rsidP="00252177">
            <w:pPr>
              <w:tabs>
                <w:tab w:val="left" w:pos="460"/>
              </w:tabs>
            </w:pPr>
            <w:r>
              <w:t>1 Stück Schlüssel B (für Überflurhydrant) DIN 3223</w:t>
            </w:r>
          </w:p>
        </w:tc>
        <w:tc>
          <w:tcPr>
            <w:tcW w:w="1514" w:type="dxa"/>
          </w:tcPr>
          <w:p w14:paraId="20C1D243" w14:textId="77777777" w:rsidR="00E672F7" w:rsidRPr="00CF37F7" w:rsidRDefault="00E672F7" w:rsidP="00252177"/>
        </w:tc>
        <w:tc>
          <w:tcPr>
            <w:tcW w:w="1603" w:type="dxa"/>
          </w:tcPr>
          <w:p w14:paraId="46AC232A" w14:textId="77777777" w:rsidR="00E672F7" w:rsidRPr="00CF37F7" w:rsidRDefault="00E672F7" w:rsidP="00252177"/>
        </w:tc>
        <w:tc>
          <w:tcPr>
            <w:tcW w:w="2380" w:type="dxa"/>
          </w:tcPr>
          <w:p w14:paraId="6A139AE0" w14:textId="3A63AB75" w:rsidR="00E672F7" w:rsidRPr="00CF37F7" w:rsidRDefault="00E672F7" w:rsidP="00252177"/>
        </w:tc>
      </w:tr>
      <w:tr w:rsidR="00E672F7" w:rsidRPr="00CF37F7" w14:paraId="5F6AFDEC" w14:textId="0D297CB0" w:rsidTr="001B2258">
        <w:tc>
          <w:tcPr>
            <w:tcW w:w="1113" w:type="dxa"/>
          </w:tcPr>
          <w:p w14:paraId="78FFF70F" w14:textId="0FDFC391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0EB604B2" w14:textId="17E33EC7" w:rsidR="00E672F7" w:rsidRPr="00CF37F7" w:rsidRDefault="00E672F7" w:rsidP="00252177">
            <w:pPr>
              <w:tabs>
                <w:tab w:val="left" w:pos="460"/>
              </w:tabs>
            </w:pPr>
            <w:r>
              <w:t>1 Stück Schlüssel C 1150mm (für Unterflurhydrant) DIN 3223</w:t>
            </w:r>
          </w:p>
        </w:tc>
        <w:tc>
          <w:tcPr>
            <w:tcW w:w="1514" w:type="dxa"/>
          </w:tcPr>
          <w:p w14:paraId="77DED915" w14:textId="77777777" w:rsidR="00E672F7" w:rsidRPr="00CF37F7" w:rsidRDefault="00E672F7" w:rsidP="00252177"/>
        </w:tc>
        <w:tc>
          <w:tcPr>
            <w:tcW w:w="1603" w:type="dxa"/>
          </w:tcPr>
          <w:p w14:paraId="3B3AF237" w14:textId="77777777" w:rsidR="00E672F7" w:rsidRPr="00CF37F7" w:rsidRDefault="00E672F7" w:rsidP="00252177"/>
        </w:tc>
        <w:tc>
          <w:tcPr>
            <w:tcW w:w="2380" w:type="dxa"/>
          </w:tcPr>
          <w:p w14:paraId="0BA12257" w14:textId="523533A6" w:rsidR="00E672F7" w:rsidRPr="00CF37F7" w:rsidRDefault="00E672F7" w:rsidP="00252177"/>
        </w:tc>
      </w:tr>
      <w:tr w:rsidR="00E672F7" w:rsidRPr="00CF37F7" w14:paraId="16E98E8F" w14:textId="4DDBE094" w:rsidTr="001B2258">
        <w:tc>
          <w:tcPr>
            <w:tcW w:w="1113" w:type="dxa"/>
          </w:tcPr>
          <w:p w14:paraId="38A6AD98" w14:textId="29358D4A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D5E6B85" w14:textId="6E14A2FC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1 Stück </w:t>
            </w:r>
            <w:proofErr w:type="spellStart"/>
            <w:r>
              <w:t>Systemtrenner</w:t>
            </w:r>
            <w:proofErr w:type="spellEnd"/>
            <w:r>
              <w:t xml:space="preserve"> B-FW </w:t>
            </w:r>
            <w:r w:rsidR="00F22E48">
              <w:t xml:space="preserve">  </w:t>
            </w:r>
            <w:r>
              <w:t>DIN 14346</w:t>
            </w:r>
            <w:r w:rsidR="000547CA">
              <w:t xml:space="preserve"> Typ A</w:t>
            </w:r>
            <w:r w:rsidR="00000D92">
              <w:t xml:space="preserve">WG, kein anderer Typ </w:t>
            </w:r>
          </w:p>
        </w:tc>
        <w:tc>
          <w:tcPr>
            <w:tcW w:w="1514" w:type="dxa"/>
          </w:tcPr>
          <w:p w14:paraId="5A4FBC36" w14:textId="77777777" w:rsidR="00E672F7" w:rsidRPr="00CF37F7" w:rsidRDefault="00E672F7" w:rsidP="00252177"/>
        </w:tc>
        <w:tc>
          <w:tcPr>
            <w:tcW w:w="1603" w:type="dxa"/>
          </w:tcPr>
          <w:p w14:paraId="3FF436DD" w14:textId="77777777" w:rsidR="00E672F7" w:rsidRPr="00CF37F7" w:rsidRDefault="00E672F7" w:rsidP="00252177"/>
        </w:tc>
        <w:tc>
          <w:tcPr>
            <w:tcW w:w="2380" w:type="dxa"/>
          </w:tcPr>
          <w:p w14:paraId="074369A2" w14:textId="50E8A7CF" w:rsidR="00E672F7" w:rsidRPr="00CF37F7" w:rsidRDefault="00E672F7" w:rsidP="00252177"/>
        </w:tc>
      </w:tr>
      <w:tr w:rsidR="00E672F7" w:rsidRPr="00CF37F7" w14:paraId="37430B14" w14:textId="4038137D" w:rsidTr="001B2258">
        <w:tc>
          <w:tcPr>
            <w:tcW w:w="1113" w:type="dxa"/>
          </w:tcPr>
          <w:p w14:paraId="190EC85D" w14:textId="7125511E" w:rsidR="00E672F7" w:rsidRPr="00C9768E" w:rsidRDefault="00E672F7" w:rsidP="00C9768E">
            <w:pPr>
              <w:pStyle w:val="Listenabsatz"/>
            </w:pPr>
          </w:p>
        </w:tc>
        <w:tc>
          <w:tcPr>
            <w:tcW w:w="3450" w:type="dxa"/>
          </w:tcPr>
          <w:p w14:paraId="6729450A" w14:textId="73448A50" w:rsidR="00E672F7" w:rsidRPr="00CF37F7" w:rsidRDefault="00E672F7" w:rsidP="00252177">
            <w:pPr>
              <w:tabs>
                <w:tab w:val="left" w:pos="460"/>
              </w:tabs>
            </w:pPr>
          </w:p>
        </w:tc>
        <w:tc>
          <w:tcPr>
            <w:tcW w:w="1514" w:type="dxa"/>
          </w:tcPr>
          <w:p w14:paraId="354A85BF" w14:textId="77777777" w:rsidR="00E672F7" w:rsidRPr="00CF37F7" w:rsidRDefault="00E672F7" w:rsidP="00252177"/>
        </w:tc>
        <w:tc>
          <w:tcPr>
            <w:tcW w:w="1603" w:type="dxa"/>
          </w:tcPr>
          <w:p w14:paraId="06F9C68F" w14:textId="77777777" w:rsidR="00E672F7" w:rsidRPr="00CF37F7" w:rsidRDefault="00E672F7" w:rsidP="00252177"/>
        </w:tc>
        <w:tc>
          <w:tcPr>
            <w:tcW w:w="2380" w:type="dxa"/>
          </w:tcPr>
          <w:p w14:paraId="42507F9F" w14:textId="77777777" w:rsidR="00E672F7" w:rsidRPr="00CF37F7" w:rsidRDefault="00E672F7" w:rsidP="00252177"/>
        </w:tc>
      </w:tr>
      <w:tr w:rsidR="00E672F7" w:rsidRPr="00CF37F7" w14:paraId="07B02058" w14:textId="253CCF1B" w:rsidTr="001B2258">
        <w:tc>
          <w:tcPr>
            <w:tcW w:w="1113" w:type="dxa"/>
          </w:tcPr>
          <w:p w14:paraId="220CE1C6" w14:textId="1E8729D5" w:rsidR="00E672F7" w:rsidRPr="00C9768E" w:rsidRDefault="00E672F7" w:rsidP="00C9768E">
            <w:pPr>
              <w:pStyle w:val="Listenabsatz"/>
            </w:pPr>
          </w:p>
        </w:tc>
        <w:tc>
          <w:tcPr>
            <w:tcW w:w="3450" w:type="dxa"/>
          </w:tcPr>
          <w:p w14:paraId="633E24CC" w14:textId="59941252" w:rsidR="00E672F7" w:rsidRPr="00252177" w:rsidRDefault="00E672F7" w:rsidP="00252177">
            <w:pPr>
              <w:pStyle w:val="berschrift2"/>
              <w:jc w:val="center"/>
              <w:outlineLvl w:val="1"/>
              <w:rPr>
                <w:sz w:val="24"/>
                <w:szCs w:val="24"/>
              </w:rPr>
            </w:pPr>
            <w:r w:rsidRPr="00252177">
              <w:rPr>
                <w:sz w:val="24"/>
                <w:szCs w:val="24"/>
              </w:rPr>
              <w:t>Rettungsgeräte</w:t>
            </w:r>
          </w:p>
        </w:tc>
        <w:tc>
          <w:tcPr>
            <w:tcW w:w="1514" w:type="dxa"/>
          </w:tcPr>
          <w:p w14:paraId="621684F8" w14:textId="77777777" w:rsidR="00E672F7" w:rsidRPr="00CF37F7" w:rsidRDefault="00E672F7" w:rsidP="00252177"/>
        </w:tc>
        <w:tc>
          <w:tcPr>
            <w:tcW w:w="1603" w:type="dxa"/>
          </w:tcPr>
          <w:p w14:paraId="14F7F64A" w14:textId="77777777" w:rsidR="00E672F7" w:rsidRPr="00CF37F7" w:rsidRDefault="00E672F7" w:rsidP="00252177"/>
        </w:tc>
        <w:tc>
          <w:tcPr>
            <w:tcW w:w="2380" w:type="dxa"/>
          </w:tcPr>
          <w:p w14:paraId="28E1F835" w14:textId="77777777" w:rsidR="00E672F7" w:rsidRPr="00CF37F7" w:rsidRDefault="00E672F7" w:rsidP="00252177"/>
        </w:tc>
      </w:tr>
      <w:tr w:rsidR="00E672F7" w:rsidRPr="00CF37F7" w14:paraId="273D5651" w14:textId="066A56DD" w:rsidTr="001B2258">
        <w:tc>
          <w:tcPr>
            <w:tcW w:w="1113" w:type="dxa"/>
          </w:tcPr>
          <w:p w14:paraId="4EFCB674" w14:textId="4AD8495A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FF05A47" w14:textId="29877E0F" w:rsidR="00E672F7" w:rsidRPr="00CF37F7" w:rsidRDefault="002D6052" w:rsidP="00252177">
            <w:pPr>
              <w:tabs>
                <w:tab w:val="left" w:pos="460"/>
              </w:tabs>
            </w:pPr>
            <w:r>
              <w:t xml:space="preserve">1 Stück </w:t>
            </w:r>
            <w:proofErr w:type="spellStart"/>
            <w:r>
              <w:t>Sicherheitstrupptasche</w:t>
            </w:r>
            <w:proofErr w:type="spellEnd"/>
            <w:r w:rsidR="00855870">
              <w:t xml:space="preserve"> mit verstärkter Bodenplatte, Tragegriffe, Schultertrageriemen und Reflexkennzeichnung, inkl. Pneumatik mit Warnpfeife und Manometer, Y-Stück für den gleichzeitigen Anschluss von Lungenautomaten und Rettungshaube, Mitteldruckschlauch mit Karabinerhaken zur </w:t>
            </w:r>
            <w:r w:rsidR="00855870">
              <w:lastRenderedPageBreak/>
              <w:t xml:space="preserve">Zugentlastung, </w:t>
            </w:r>
            <w:r w:rsidR="008D284A">
              <w:t xml:space="preserve"> </w:t>
            </w:r>
            <w:r w:rsidR="00855870">
              <w:t>Möglichkeit zur Kennzeichnung mittels Klet</w:t>
            </w:r>
            <w:r w:rsidR="00FF4E3D">
              <w:t>tschild</w:t>
            </w:r>
            <w:r w:rsidR="00855870">
              <w:t xml:space="preserve">, </w:t>
            </w:r>
            <w:r w:rsidR="008D284A">
              <w:t>für 6-8 L Flasche</w:t>
            </w:r>
            <w:r>
              <w:t xml:space="preserve">, </w:t>
            </w:r>
            <w:r w:rsidR="00855870">
              <w:t xml:space="preserve">inkl. Rettungshaube PSS, ohne Druckluftflasche, </w:t>
            </w:r>
            <w:r>
              <w:t>Typ Fa. Dräger RPS 3500 Rettungspack-System-Set, oder vergleichbar</w:t>
            </w:r>
          </w:p>
        </w:tc>
        <w:tc>
          <w:tcPr>
            <w:tcW w:w="1514" w:type="dxa"/>
          </w:tcPr>
          <w:p w14:paraId="52C44356" w14:textId="77777777" w:rsidR="00E672F7" w:rsidRPr="00CF37F7" w:rsidRDefault="00E672F7" w:rsidP="00252177"/>
        </w:tc>
        <w:tc>
          <w:tcPr>
            <w:tcW w:w="1603" w:type="dxa"/>
          </w:tcPr>
          <w:p w14:paraId="4E582983" w14:textId="77777777" w:rsidR="00E672F7" w:rsidRPr="00CF37F7" w:rsidRDefault="00E672F7" w:rsidP="00252177"/>
        </w:tc>
        <w:tc>
          <w:tcPr>
            <w:tcW w:w="2380" w:type="dxa"/>
          </w:tcPr>
          <w:p w14:paraId="38930D4A" w14:textId="46A64326" w:rsidR="00E672F7" w:rsidRPr="00CF37F7" w:rsidRDefault="00E672F7" w:rsidP="00252177"/>
        </w:tc>
      </w:tr>
      <w:tr w:rsidR="00C9768E" w:rsidRPr="00CF37F7" w14:paraId="753CAC0B" w14:textId="77777777" w:rsidTr="001B2258">
        <w:tc>
          <w:tcPr>
            <w:tcW w:w="1113" w:type="dxa"/>
          </w:tcPr>
          <w:p w14:paraId="68C8E507" w14:textId="77777777" w:rsidR="00C9768E" w:rsidRPr="00C9768E" w:rsidRDefault="00C9768E" w:rsidP="00C9768E">
            <w:pPr>
              <w:pStyle w:val="Listenabsatz"/>
            </w:pPr>
          </w:p>
        </w:tc>
        <w:tc>
          <w:tcPr>
            <w:tcW w:w="3450" w:type="dxa"/>
          </w:tcPr>
          <w:p w14:paraId="7E071E32" w14:textId="77777777" w:rsidR="00C9768E" w:rsidRDefault="00C9768E" w:rsidP="00252177">
            <w:pPr>
              <w:tabs>
                <w:tab w:val="left" w:pos="460"/>
              </w:tabs>
            </w:pPr>
          </w:p>
        </w:tc>
        <w:tc>
          <w:tcPr>
            <w:tcW w:w="1514" w:type="dxa"/>
          </w:tcPr>
          <w:p w14:paraId="721E7081" w14:textId="77777777" w:rsidR="00C9768E" w:rsidRPr="00CF37F7" w:rsidRDefault="00C9768E" w:rsidP="00252177"/>
        </w:tc>
        <w:tc>
          <w:tcPr>
            <w:tcW w:w="1603" w:type="dxa"/>
          </w:tcPr>
          <w:p w14:paraId="14CEE6F3" w14:textId="77777777" w:rsidR="00C9768E" w:rsidRPr="00CF37F7" w:rsidRDefault="00C9768E" w:rsidP="00252177"/>
        </w:tc>
        <w:tc>
          <w:tcPr>
            <w:tcW w:w="2380" w:type="dxa"/>
          </w:tcPr>
          <w:p w14:paraId="607EA2E9" w14:textId="77777777" w:rsidR="00C9768E" w:rsidRDefault="00C9768E" w:rsidP="00252177"/>
        </w:tc>
      </w:tr>
      <w:tr w:rsidR="00E672F7" w:rsidRPr="00CF37F7" w14:paraId="6B628E66" w14:textId="7C71A1C7" w:rsidTr="001B2258">
        <w:tc>
          <w:tcPr>
            <w:tcW w:w="1113" w:type="dxa"/>
          </w:tcPr>
          <w:p w14:paraId="77251F17" w14:textId="2933782F" w:rsidR="00E672F7" w:rsidRPr="00C9768E" w:rsidRDefault="00E672F7" w:rsidP="00C9768E">
            <w:pPr>
              <w:pStyle w:val="Listenabsatz"/>
            </w:pPr>
          </w:p>
        </w:tc>
        <w:tc>
          <w:tcPr>
            <w:tcW w:w="3450" w:type="dxa"/>
          </w:tcPr>
          <w:p w14:paraId="6626A200" w14:textId="278CFDBA" w:rsidR="00E672F7" w:rsidRPr="00B5276F" w:rsidRDefault="00E672F7" w:rsidP="00B5276F">
            <w:pPr>
              <w:pStyle w:val="berschrift2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Sanitäts- und Wiederbelebungsgeräte </w:t>
            </w:r>
          </w:p>
        </w:tc>
        <w:tc>
          <w:tcPr>
            <w:tcW w:w="1514" w:type="dxa"/>
          </w:tcPr>
          <w:p w14:paraId="7321C286" w14:textId="77777777" w:rsidR="00E672F7" w:rsidRPr="00CF37F7" w:rsidRDefault="00E672F7" w:rsidP="00252177"/>
        </w:tc>
        <w:tc>
          <w:tcPr>
            <w:tcW w:w="1603" w:type="dxa"/>
          </w:tcPr>
          <w:p w14:paraId="7130776D" w14:textId="77777777" w:rsidR="00E672F7" w:rsidRPr="00CF37F7" w:rsidRDefault="00E672F7" w:rsidP="00252177"/>
        </w:tc>
        <w:tc>
          <w:tcPr>
            <w:tcW w:w="2380" w:type="dxa"/>
          </w:tcPr>
          <w:p w14:paraId="2E583D97" w14:textId="77777777" w:rsidR="00E672F7" w:rsidRPr="00CF37F7" w:rsidRDefault="00E672F7" w:rsidP="00252177"/>
        </w:tc>
      </w:tr>
      <w:tr w:rsidR="00E672F7" w:rsidRPr="00CF37F7" w14:paraId="1F6D595C" w14:textId="0A3F8BB9" w:rsidTr="001B2258">
        <w:tc>
          <w:tcPr>
            <w:tcW w:w="1113" w:type="dxa"/>
          </w:tcPr>
          <w:p w14:paraId="3EFDDE5C" w14:textId="7D16EB2F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527DE8D1" w14:textId="2622976E" w:rsidR="00E672F7" w:rsidRDefault="00E672F7" w:rsidP="00252177">
            <w:pPr>
              <w:tabs>
                <w:tab w:val="left" w:pos="460"/>
              </w:tabs>
            </w:pPr>
            <w:r>
              <w:t>1 Stück Tragetuch</w:t>
            </w:r>
          </w:p>
          <w:p w14:paraId="2C483A47" w14:textId="3DA4411F" w:rsidR="00E672F7" w:rsidRPr="00CF37F7" w:rsidRDefault="00E672F7" w:rsidP="00252177">
            <w:pPr>
              <w:tabs>
                <w:tab w:val="left" w:pos="460"/>
              </w:tabs>
            </w:pPr>
            <w:r>
              <w:t>DIN EN 1865-1</w:t>
            </w:r>
            <w:r w:rsidR="004123C9">
              <w:t xml:space="preserve"> Typ PAX Tragetuch PAX-Plan rot 6 Griffe</w:t>
            </w:r>
            <w:r w:rsidR="00646614">
              <w:t xml:space="preserve"> inkl. Tragetasche</w:t>
            </w:r>
            <w:r w:rsidR="004123C9">
              <w:t xml:space="preserve">, oder vergleichbar </w:t>
            </w:r>
          </w:p>
        </w:tc>
        <w:tc>
          <w:tcPr>
            <w:tcW w:w="1514" w:type="dxa"/>
          </w:tcPr>
          <w:p w14:paraId="69F07AE0" w14:textId="77777777" w:rsidR="00E672F7" w:rsidRPr="00CF37F7" w:rsidRDefault="00E672F7" w:rsidP="00252177"/>
        </w:tc>
        <w:tc>
          <w:tcPr>
            <w:tcW w:w="1603" w:type="dxa"/>
          </w:tcPr>
          <w:p w14:paraId="49A6CF59" w14:textId="77777777" w:rsidR="00E672F7" w:rsidRPr="00CF37F7" w:rsidRDefault="00E672F7" w:rsidP="00252177"/>
        </w:tc>
        <w:tc>
          <w:tcPr>
            <w:tcW w:w="2380" w:type="dxa"/>
          </w:tcPr>
          <w:p w14:paraId="42DFDEB8" w14:textId="77777777" w:rsidR="00E672F7" w:rsidRPr="00CF37F7" w:rsidRDefault="00E672F7" w:rsidP="00252177"/>
        </w:tc>
      </w:tr>
      <w:tr w:rsidR="00E672F7" w:rsidRPr="00CF37F7" w14:paraId="5208D7FF" w14:textId="2170209F" w:rsidTr="001B2258">
        <w:tc>
          <w:tcPr>
            <w:tcW w:w="1113" w:type="dxa"/>
          </w:tcPr>
          <w:p w14:paraId="4109D199" w14:textId="6183940F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30BAB6BF" w14:textId="473669F1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1 Stück Krankenhausdecke etwa 1900mmx1400mm in Schutzhülle </w:t>
            </w:r>
          </w:p>
        </w:tc>
        <w:tc>
          <w:tcPr>
            <w:tcW w:w="1514" w:type="dxa"/>
          </w:tcPr>
          <w:p w14:paraId="060180E7" w14:textId="77777777" w:rsidR="00E672F7" w:rsidRPr="00CF37F7" w:rsidRDefault="00E672F7" w:rsidP="00252177"/>
        </w:tc>
        <w:tc>
          <w:tcPr>
            <w:tcW w:w="1603" w:type="dxa"/>
          </w:tcPr>
          <w:p w14:paraId="02BAC449" w14:textId="77777777" w:rsidR="00E672F7" w:rsidRPr="00CF37F7" w:rsidRDefault="00E672F7" w:rsidP="00252177"/>
        </w:tc>
        <w:tc>
          <w:tcPr>
            <w:tcW w:w="2380" w:type="dxa"/>
          </w:tcPr>
          <w:p w14:paraId="65A03D31" w14:textId="21267A31" w:rsidR="00E672F7" w:rsidRPr="00CF37F7" w:rsidRDefault="00E672F7" w:rsidP="00252177"/>
        </w:tc>
      </w:tr>
      <w:tr w:rsidR="00D30B0D" w:rsidRPr="00CF37F7" w14:paraId="354872AD" w14:textId="77777777" w:rsidTr="001B2258">
        <w:tc>
          <w:tcPr>
            <w:tcW w:w="1113" w:type="dxa"/>
          </w:tcPr>
          <w:p w14:paraId="7ED1AA68" w14:textId="17D945A4" w:rsidR="00D30B0D" w:rsidRPr="00C9768E" w:rsidRDefault="00D30B0D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C8363F9" w14:textId="6B5BBCC8" w:rsidR="00D30B0D" w:rsidRDefault="00D30B0D" w:rsidP="00252177">
            <w:pPr>
              <w:tabs>
                <w:tab w:val="left" w:pos="460"/>
              </w:tabs>
            </w:pPr>
            <w:r>
              <w:t xml:space="preserve">1 Stück Schleifkorbtrage geteilt, Typ Fa. SMARTEM </w:t>
            </w:r>
            <w:proofErr w:type="spellStart"/>
            <w:r>
              <w:t>Carapace</w:t>
            </w:r>
            <w:proofErr w:type="spellEnd"/>
            <w:r>
              <w:t xml:space="preserve"> Twin, oder vergleichbar </w:t>
            </w:r>
          </w:p>
        </w:tc>
        <w:tc>
          <w:tcPr>
            <w:tcW w:w="1514" w:type="dxa"/>
          </w:tcPr>
          <w:p w14:paraId="679F1B99" w14:textId="77777777" w:rsidR="00D30B0D" w:rsidRPr="00CF37F7" w:rsidRDefault="00D30B0D" w:rsidP="00252177"/>
        </w:tc>
        <w:tc>
          <w:tcPr>
            <w:tcW w:w="1603" w:type="dxa"/>
          </w:tcPr>
          <w:p w14:paraId="5DF2BC1C" w14:textId="77777777" w:rsidR="00D30B0D" w:rsidRPr="00CF37F7" w:rsidRDefault="00D30B0D" w:rsidP="00252177"/>
        </w:tc>
        <w:tc>
          <w:tcPr>
            <w:tcW w:w="2380" w:type="dxa"/>
          </w:tcPr>
          <w:p w14:paraId="44275DDB" w14:textId="260C30EF" w:rsidR="00D30B0D" w:rsidRPr="00CF37F7" w:rsidRDefault="00D30B0D" w:rsidP="00252177"/>
        </w:tc>
      </w:tr>
      <w:tr w:rsidR="00AD69C7" w:rsidRPr="00CF37F7" w14:paraId="46BDEDD5" w14:textId="77777777" w:rsidTr="001B2258">
        <w:tc>
          <w:tcPr>
            <w:tcW w:w="1113" w:type="dxa"/>
          </w:tcPr>
          <w:p w14:paraId="122CDE8B" w14:textId="77777777" w:rsidR="00AD69C7" w:rsidRPr="00C9768E" w:rsidRDefault="00AD69C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5E622B1F" w14:textId="18D16765" w:rsidR="00AD69C7" w:rsidRDefault="00AD69C7" w:rsidP="00252177">
            <w:pPr>
              <w:tabs>
                <w:tab w:val="left" w:pos="460"/>
              </w:tabs>
            </w:pPr>
            <w:r>
              <w:t>1 Stück Rettungsbrett Spencer, B-Bak Pin, Set 1 inkl. Gurtsystem Spencer Rock-Straps und Kopf-Fixierset Spencer Super Blue, oder vergleichbar</w:t>
            </w:r>
          </w:p>
        </w:tc>
        <w:tc>
          <w:tcPr>
            <w:tcW w:w="1514" w:type="dxa"/>
          </w:tcPr>
          <w:p w14:paraId="771D400A" w14:textId="77777777" w:rsidR="00AD69C7" w:rsidRPr="00CF37F7" w:rsidRDefault="00AD69C7" w:rsidP="00252177"/>
        </w:tc>
        <w:tc>
          <w:tcPr>
            <w:tcW w:w="1603" w:type="dxa"/>
          </w:tcPr>
          <w:p w14:paraId="382EC289" w14:textId="77777777" w:rsidR="00AD69C7" w:rsidRPr="00CF37F7" w:rsidRDefault="00AD69C7" w:rsidP="00252177"/>
        </w:tc>
        <w:tc>
          <w:tcPr>
            <w:tcW w:w="2380" w:type="dxa"/>
          </w:tcPr>
          <w:p w14:paraId="74E9C1D5" w14:textId="77777777" w:rsidR="00AD69C7" w:rsidRPr="00CF37F7" w:rsidRDefault="00AD69C7" w:rsidP="00252177"/>
        </w:tc>
      </w:tr>
      <w:tr w:rsidR="00D30B0D" w:rsidRPr="00CF37F7" w14:paraId="6DC77FE3" w14:textId="77777777" w:rsidTr="001B2258">
        <w:tc>
          <w:tcPr>
            <w:tcW w:w="1113" w:type="dxa"/>
          </w:tcPr>
          <w:p w14:paraId="0902B12D" w14:textId="2AD26B21" w:rsidR="00D30B0D" w:rsidRPr="00C9768E" w:rsidRDefault="00D30B0D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753AE6A" w14:textId="31923E10" w:rsidR="00D30B0D" w:rsidRDefault="00D30B0D" w:rsidP="00252177">
            <w:pPr>
              <w:tabs>
                <w:tab w:val="left" w:pos="460"/>
              </w:tabs>
            </w:pPr>
            <w:r>
              <w:t>1 Stück Set mit 3 Patientensicherungsgurten Typ Fa. SMARTEM</w:t>
            </w:r>
            <w:r w:rsidR="00DE7B12">
              <w:t xml:space="preserve"> für Schleifkorbtrage</w:t>
            </w:r>
            <w:r>
              <w:t xml:space="preserve">, oder vergleichbar </w:t>
            </w:r>
          </w:p>
        </w:tc>
        <w:tc>
          <w:tcPr>
            <w:tcW w:w="1514" w:type="dxa"/>
          </w:tcPr>
          <w:p w14:paraId="7056F2A5" w14:textId="77777777" w:rsidR="00D30B0D" w:rsidRPr="00CF37F7" w:rsidRDefault="00D30B0D" w:rsidP="00252177"/>
        </w:tc>
        <w:tc>
          <w:tcPr>
            <w:tcW w:w="1603" w:type="dxa"/>
          </w:tcPr>
          <w:p w14:paraId="52A7917C" w14:textId="77777777" w:rsidR="00D30B0D" w:rsidRPr="00CF37F7" w:rsidRDefault="00D30B0D" w:rsidP="00252177"/>
        </w:tc>
        <w:tc>
          <w:tcPr>
            <w:tcW w:w="2380" w:type="dxa"/>
          </w:tcPr>
          <w:p w14:paraId="01853178" w14:textId="77C2C944" w:rsidR="00D30B0D" w:rsidRPr="00CF37F7" w:rsidRDefault="00D30B0D" w:rsidP="00252177"/>
        </w:tc>
      </w:tr>
      <w:tr w:rsidR="00E47FB9" w:rsidRPr="00327C00" w14:paraId="2C98D877" w14:textId="77777777" w:rsidTr="001B2258">
        <w:tc>
          <w:tcPr>
            <w:tcW w:w="1113" w:type="dxa"/>
          </w:tcPr>
          <w:p w14:paraId="77B137B5" w14:textId="77777777" w:rsidR="00E47FB9" w:rsidRPr="00C9768E" w:rsidRDefault="00E47FB9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4B30680" w14:textId="578677C4" w:rsidR="00E47FB9" w:rsidRPr="00327C00" w:rsidRDefault="00E47FB9" w:rsidP="00252177">
            <w:pPr>
              <w:tabs>
                <w:tab w:val="left" w:pos="460"/>
              </w:tabs>
            </w:pPr>
            <w:r w:rsidRPr="00327C00">
              <w:t xml:space="preserve">1 Stück Notfallrucksack Typ Fa. PAX </w:t>
            </w:r>
            <w:r w:rsidR="00327C00" w:rsidRPr="00327C00">
              <w:t xml:space="preserve">First </w:t>
            </w:r>
            <w:r w:rsidR="00327C00">
              <w:t>R</w:t>
            </w:r>
            <w:r w:rsidR="00327C00" w:rsidRPr="00327C00">
              <w:t>esponder SEG mit Fü</w:t>
            </w:r>
            <w:r w:rsidR="00327C00">
              <w:t xml:space="preserve">llung Basic nach DIN 13155 und Innentaschen Set 1, in PAX-Plan rot, oder vergleichbar </w:t>
            </w:r>
          </w:p>
        </w:tc>
        <w:tc>
          <w:tcPr>
            <w:tcW w:w="1514" w:type="dxa"/>
          </w:tcPr>
          <w:p w14:paraId="430D3E22" w14:textId="77777777" w:rsidR="00E47FB9" w:rsidRPr="00327C00" w:rsidRDefault="00E47FB9" w:rsidP="00252177"/>
        </w:tc>
        <w:tc>
          <w:tcPr>
            <w:tcW w:w="1603" w:type="dxa"/>
          </w:tcPr>
          <w:p w14:paraId="6E156BD3" w14:textId="77777777" w:rsidR="00E47FB9" w:rsidRPr="00327C00" w:rsidRDefault="00E47FB9" w:rsidP="00252177"/>
        </w:tc>
        <w:tc>
          <w:tcPr>
            <w:tcW w:w="2380" w:type="dxa"/>
          </w:tcPr>
          <w:p w14:paraId="46D676D0" w14:textId="77777777" w:rsidR="00E47FB9" w:rsidRPr="00327C00" w:rsidRDefault="00E47FB9" w:rsidP="00252177"/>
        </w:tc>
      </w:tr>
      <w:tr w:rsidR="00E672F7" w:rsidRPr="00327C00" w14:paraId="51015E54" w14:textId="4F585AF0" w:rsidTr="001B2258">
        <w:tc>
          <w:tcPr>
            <w:tcW w:w="1113" w:type="dxa"/>
          </w:tcPr>
          <w:p w14:paraId="38532350" w14:textId="3E744D34" w:rsidR="00E672F7" w:rsidRPr="00327C00" w:rsidRDefault="00E672F7" w:rsidP="00C9768E">
            <w:pPr>
              <w:pStyle w:val="Listenabsatz"/>
            </w:pPr>
          </w:p>
        </w:tc>
        <w:tc>
          <w:tcPr>
            <w:tcW w:w="3450" w:type="dxa"/>
          </w:tcPr>
          <w:p w14:paraId="687E7E17" w14:textId="24E1DE50" w:rsidR="00E672F7" w:rsidRPr="00327C00" w:rsidRDefault="00E672F7" w:rsidP="00252177">
            <w:pPr>
              <w:tabs>
                <w:tab w:val="left" w:pos="460"/>
              </w:tabs>
            </w:pPr>
          </w:p>
        </w:tc>
        <w:tc>
          <w:tcPr>
            <w:tcW w:w="1514" w:type="dxa"/>
          </w:tcPr>
          <w:p w14:paraId="57B823E0" w14:textId="77777777" w:rsidR="00E672F7" w:rsidRPr="00327C00" w:rsidRDefault="00E672F7" w:rsidP="00252177"/>
        </w:tc>
        <w:tc>
          <w:tcPr>
            <w:tcW w:w="1603" w:type="dxa"/>
          </w:tcPr>
          <w:p w14:paraId="4E453B50" w14:textId="77777777" w:rsidR="00E672F7" w:rsidRPr="00327C00" w:rsidRDefault="00E672F7" w:rsidP="00252177"/>
        </w:tc>
        <w:tc>
          <w:tcPr>
            <w:tcW w:w="2380" w:type="dxa"/>
          </w:tcPr>
          <w:p w14:paraId="0BA596BC" w14:textId="77777777" w:rsidR="00E672F7" w:rsidRPr="00327C00" w:rsidRDefault="00E672F7" w:rsidP="00252177"/>
        </w:tc>
      </w:tr>
      <w:tr w:rsidR="00E672F7" w:rsidRPr="00CF37F7" w14:paraId="2720431A" w14:textId="6A947333" w:rsidTr="001B2258">
        <w:tc>
          <w:tcPr>
            <w:tcW w:w="1113" w:type="dxa"/>
          </w:tcPr>
          <w:p w14:paraId="3C8C966E" w14:textId="737781BA" w:rsidR="00E672F7" w:rsidRPr="00327C00" w:rsidRDefault="00E672F7" w:rsidP="00C9768E">
            <w:pPr>
              <w:pStyle w:val="Listenabsatz"/>
            </w:pPr>
          </w:p>
        </w:tc>
        <w:tc>
          <w:tcPr>
            <w:tcW w:w="3450" w:type="dxa"/>
          </w:tcPr>
          <w:p w14:paraId="7873D299" w14:textId="6DC55D17" w:rsidR="00E672F7" w:rsidRPr="00B5276F" w:rsidRDefault="00E672F7" w:rsidP="00B5276F">
            <w:pPr>
              <w:pStyle w:val="berschrift2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Beleuchtungs-, Signal- und Fernmeldegeräte</w:t>
            </w:r>
          </w:p>
        </w:tc>
        <w:tc>
          <w:tcPr>
            <w:tcW w:w="1514" w:type="dxa"/>
          </w:tcPr>
          <w:p w14:paraId="0E633338" w14:textId="77777777" w:rsidR="00E672F7" w:rsidRPr="00CF37F7" w:rsidRDefault="00E672F7" w:rsidP="00252177"/>
        </w:tc>
        <w:tc>
          <w:tcPr>
            <w:tcW w:w="1603" w:type="dxa"/>
          </w:tcPr>
          <w:p w14:paraId="0EB093BC" w14:textId="77777777" w:rsidR="00E672F7" w:rsidRPr="00CF37F7" w:rsidRDefault="00E672F7" w:rsidP="00252177"/>
        </w:tc>
        <w:tc>
          <w:tcPr>
            <w:tcW w:w="2380" w:type="dxa"/>
          </w:tcPr>
          <w:p w14:paraId="5C14619D" w14:textId="77777777" w:rsidR="00E672F7" w:rsidRPr="00CF37F7" w:rsidRDefault="00E672F7" w:rsidP="00252177"/>
        </w:tc>
      </w:tr>
      <w:tr w:rsidR="00E672F7" w:rsidRPr="00D161C7" w14:paraId="4F3AF3C4" w14:textId="14F1A811" w:rsidTr="001B2258">
        <w:tc>
          <w:tcPr>
            <w:tcW w:w="1113" w:type="dxa"/>
          </w:tcPr>
          <w:p w14:paraId="1BBB11F1" w14:textId="4CB3D69A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72AC07B1" w14:textId="4A9700DC" w:rsidR="00E672F7" w:rsidRPr="00D161C7" w:rsidRDefault="00E672F7" w:rsidP="00252177">
            <w:pPr>
              <w:tabs>
                <w:tab w:val="left" w:pos="460"/>
              </w:tabs>
            </w:pPr>
            <w:r w:rsidRPr="00D161C7">
              <w:t xml:space="preserve">6 Stück </w:t>
            </w:r>
            <w:r w:rsidR="00D161C7" w:rsidRPr="00D161C7">
              <w:t>Handlampe Typ Fa. ADALIT L</w:t>
            </w:r>
            <w:r w:rsidR="00E46574">
              <w:t>-</w:t>
            </w:r>
            <w:r w:rsidR="00F46974">
              <w:t>4000</w:t>
            </w:r>
            <w:r w:rsidR="00D161C7" w:rsidRPr="00D161C7">
              <w:t xml:space="preserve">, </w:t>
            </w:r>
            <w:proofErr w:type="spellStart"/>
            <w:r w:rsidR="00D161C7" w:rsidRPr="00D161C7">
              <w:t>LiIon</w:t>
            </w:r>
            <w:proofErr w:type="spellEnd"/>
            <w:r w:rsidR="00D161C7" w:rsidRPr="00D161C7">
              <w:t>-Akku</w:t>
            </w:r>
            <w:r w:rsidR="00E46574">
              <w:t xml:space="preserve"> </w:t>
            </w:r>
          </w:p>
        </w:tc>
        <w:tc>
          <w:tcPr>
            <w:tcW w:w="1514" w:type="dxa"/>
          </w:tcPr>
          <w:p w14:paraId="4CAFF388" w14:textId="77777777" w:rsidR="00E672F7" w:rsidRPr="00D161C7" w:rsidRDefault="00E672F7" w:rsidP="00252177"/>
        </w:tc>
        <w:tc>
          <w:tcPr>
            <w:tcW w:w="1603" w:type="dxa"/>
          </w:tcPr>
          <w:p w14:paraId="151E8758" w14:textId="77777777" w:rsidR="00E672F7" w:rsidRPr="00D161C7" w:rsidRDefault="00E672F7" w:rsidP="00252177"/>
        </w:tc>
        <w:tc>
          <w:tcPr>
            <w:tcW w:w="2380" w:type="dxa"/>
          </w:tcPr>
          <w:p w14:paraId="15C95A76" w14:textId="7F617D2C" w:rsidR="00E672F7" w:rsidRPr="00D161C7" w:rsidRDefault="00E672F7" w:rsidP="00252177"/>
        </w:tc>
      </w:tr>
      <w:tr w:rsidR="00F46974" w:rsidRPr="00D161C7" w14:paraId="4C78BCE1" w14:textId="77777777" w:rsidTr="001B2258">
        <w:tc>
          <w:tcPr>
            <w:tcW w:w="1113" w:type="dxa"/>
          </w:tcPr>
          <w:p w14:paraId="250B6198" w14:textId="77777777" w:rsidR="00F46974" w:rsidRPr="00C9768E" w:rsidRDefault="00F46974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0ABC136" w14:textId="0077FEED" w:rsidR="00F46974" w:rsidRPr="00D161C7" w:rsidRDefault="00F46974" w:rsidP="00252177">
            <w:pPr>
              <w:tabs>
                <w:tab w:val="left" w:pos="460"/>
              </w:tabs>
            </w:pPr>
            <w:r>
              <w:t xml:space="preserve">2 Stück </w:t>
            </w:r>
            <w:r w:rsidR="00E46574">
              <w:t>Kfz-Ladestation ein</w:t>
            </w:r>
            <w:r w:rsidR="00E54ADE">
              <w:t>fach</w:t>
            </w:r>
            <w:r w:rsidR="00E46574">
              <w:t xml:space="preserve"> für Handlampe ADALIT L-4000, 12/24 V</w:t>
            </w:r>
          </w:p>
        </w:tc>
        <w:tc>
          <w:tcPr>
            <w:tcW w:w="1514" w:type="dxa"/>
          </w:tcPr>
          <w:p w14:paraId="182008EA" w14:textId="77777777" w:rsidR="00F46974" w:rsidRPr="00D161C7" w:rsidRDefault="00F46974" w:rsidP="00252177"/>
        </w:tc>
        <w:tc>
          <w:tcPr>
            <w:tcW w:w="1603" w:type="dxa"/>
          </w:tcPr>
          <w:p w14:paraId="2002B9C0" w14:textId="77777777" w:rsidR="00F46974" w:rsidRPr="00D161C7" w:rsidRDefault="00F46974" w:rsidP="00252177"/>
        </w:tc>
        <w:tc>
          <w:tcPr>
            <w:tcW w:w="2380" w:type="dxa"/>
          </w:tcPr>
          <w:p w14:paraId="239CABD5" w14:textId="77777777" w:rsidR="00F46974" w:rsidRPr="00D161C7" w:rsidRDefault="00F46974" w:rsidP="00252177"/>
        </w:tc>
      </w:tr>
      <w:tr w:rsidR="00F46974" w:rsidRPr="00D161C7" w14:paraId="28A6514C" w14:textId="77777777" w:rsidTr="001B2258">
        <w:tc>
          <w:tcPr>
            <w:tcW w:w="1113" w:type="dxa"/>
          </w:tcPr>
          <w:p w14:paraId="5F3A9A11" w14:textId="77777777" w:rsidR="00F46974" w:rsidRPr="00C9768E" w:rsidRDefault="00F46974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6356E6B" w14:textId="221422CD" w:rsidR="00F46974" w:rsidRPr="00D161C7" w:rsidRDefault="00E46574" w:rsidP="00252177">
            <w:pPr>
              <w:tabs>
                <w:tab w:val="left" w:pos="460"/>
              </w:tabs>
            </w:pPr>
            <w:r>
              <w:t xml:space="preserve">2 Stück Kfz-Ladestation </w:t>
            </w:r>
            <w:r w:rsidR="00E54ADE">
              <w:t>zweifach</w:t>
            </w:r>
            <w:r>
              <w:t xml:space="preserve"> für Handlampe ADALIT L-4000, 12/24 V</w:t>
            </w:r>
          </w:p>
        </w:tc>
        <w:tc>
          <w:tcPr>
            <w:tcW w:w="1514" w:type="dxa"/>
          </w:tcPr>
          <w:p w14:paraId="2AD9DC75" w14:textId="77777777" w:rsidR="00F46974" w:rsidRPr="00D161C7" w:rsidRDefault="00F46974" w:rsidP="00252177"/>
        </w:tc>
        <w:tc>
          <w:tcPr>
            <w:tcW w:w="1603" w:type="dxa"/>
          </w:tcPr>
          <w:p w14:paraId="02EB4954" w14:textId="77777777" w:rsidR="00F46974" w:rsidRPr="00D161C7" w:rsidRDefault="00F46974" w:rsidP="00252177"/>
        </w:tc>
        <w:tc>
          <w:tcPr>
            <w:tcW w:w="2380" w:type="dxa"/>
          </w:tcPr>
          <w:p w14:paraId="1768C04F" w14:textId="77777777" w:rsidR="00F46974" w:rsidRPr="00D161C7" w:rsidRDefault="00F46974" w:rsidP="00252177"/>
        </w:tc>
      </w:tr>
      <w:tr w:rsidR="00E672F7" w:rsidRPr="00CF37F7" w14:paraId="15DEFAE7" w14:textId="68A022E0" w:rsidTr="001B2258">
        <w:tc>
          <w:tcPr>
            <w:tcW w:w="1113" w:type="dxa"/>
          </w:tcPr>
          <w:p w14:paraId="23A673E8" w14:textId="69FC800D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3B94C9E" w14:textId="0B8AE0AE" w:rsidR="00E672F7" w:rsidRPr="00CF37F7" w:rsidRDefault="00E672F7" w:rsidP="00252177">
            <w:pPr>
              <w:tabs>
                <w:tab w:val="left" w:pos="460"/>
              </w:tabs>
            </w:pPr>
            <w:r>
              <w:t>1 Stück Warndreieck nach StVZO</w:t>
            </w:r>
          </w:p>
        </w:tc>
        <w:tc>
          <w:tcPr>
            <w:tcW w:w="1514" w:type="dxa"/>
          </w:tcPr>
          <w:p w14:paraId="36BD3239" w14:textId="77777777" w:rsidR="00E672F7" w:rsidRPr="00CF37F7" w:rsidRDefault="00E672F7" w:rsidP="00252177"/>
        </w:tc>
        <w:tc>
          <w:tcPr>
            <w:tcW w:w="1603" w:type="dxa"/>
          </w:tcPr>
          <w:p w14:paraId="133C92F8" w14:textId="77777777" w:rsidR="00E672F7" w:rsidRPr="00CF37F7" w:rsidRDefault="00E672F7" w:rsidP="00252177"/>
        </w:tc>
        <w:tc>
          <w:tcPr>
            <w:tcW w:w="2380" w:type="dxa"/>
          </w:tcPr>
          <w:p w14:paraId="6266EC8D" w14:textId="77777777" w:rsidR="00E672F7" w:rsidRPr="00CF37F7" w:rsidRDefault="00E672F7" w:rsidP="00252177"/>
        </w:tc>
      </w:tr>
      <w:tr w:rsidR="00E672F7" w:rsidRPr="00CF37F7" w14:paraId="3D12FD1B" w14:textId="218DBCC2" w:rsidTr="001B2258">
        <w:tc>
          <w:tcPr>
            <w:tcW w:w="1113" w:type="dxa"/>
          </w:tcPr>
          <w:p w14:paraId="264C3C59" w14:textId="28DB3FB2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55B3E04C" w14:textId="5C0E1C6F" w:rsidR="00E672F7" w:rsidRPr="00CF37F7" w:rsidRDefault="00E672F7" w:rsidP="00252177">
            <w:pPr>
              <w:tabs>
                <w:tab w:val="left" w:pos="460"/>
              </w:tabs>
            </w:pPr>
            <w:r>
              <w:t>1 Stück Warnleuchte nach StVZO</w:t>
            </w:r>
          </w:p>
        </w:tc>
        <w:tc>
          <w:tcPr>
            <w:tcW w:w="1514" w:type="dxa"/>
          </w:tcPr>
          <w:p w14:paraId="70B0A5C3" w14:textId="77777777" w:rsidR="00E672F7" w:rsidRPr="00CF37F7" w:rsidRDefault="00E672F7" w:rsidP="00252177"/>
        </w:tc>
        <w:tc>
          <w:tcPr>
            <w:tcW w:w="1603" w:type="dxa"/>
          </w:tcPr>
          <w:p w14:paraId="43D42818" w14:textId="77777777" w:rsidR="00E672F7" w:rsidRPr="00CF37F7" w:rsidRDefault="00E672F7" w:rsidP="00252177"/>
        </w:tc>
        <w:tc>
          <w:tcPr>
            <w:tcW w:w="2380" w:type="dxa"/>
          </w:tcPr>
          <w:p w14:paraId="558F28A8" w14:textId="77777777" w:rsidR="00E672F7" w:rsidRPr="00CF37F7" w:rsidRDefault="00E672F7" w:rsidP="00252177"/>
        </w:tc>
      </w:tr>
      <w:tr w:rsidR="00E672F7" w:rsidRPr="00CF37F7" w14:paraId="11B5D237" w14:textId="70178820" w:rsidTr="001B2258">
        <w:tc>
          <w:tcPr>
            <w:tcW w:w="1113" w:type="dxa"/>
          </w:tcPr>
          <w:p w14:paraId="1C84CD3A" w14:textId="43B04FF0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2DC1EA6F" w14:textId="51C76F29" w:rsidR="00E672F7" w:rsidRPr="00CF37F7" w:rsidRDefault="00E672F7" w:rsidP="00252177">
            <w:pPr>
              <w:tabs>
                <w:tab w:val="left" w:pos="460"/>
              </w:tabs>
            </w:pPr>
            <w:r>
              <w:t>4 Stück Verkehrswarngerät mit beidseitigem Lichtaustritt, mit Signalscheibe mit einem Durchmesser von min. 150mm, akkubetrieben</w:t>
            </w:r>
            <w:r w:rsidR="004017FA">
              <w:t xml:space="preserve"> Typ Euroblitz Horizont für Transportlader mit 2 Blei-Gel-Akkus 6V/4,5 Ah </w:t>
            </w:r>
          </w:p>
        </w:tc>
        <w:tc>
          <w:tcPr>
            <w:tcW w:w="1514" w:type="dxa"/>
          </w:tcPr>
          <w:p w14:paraId="034B7F4B" w14:textId="77777777" w:rsidR="00E672F7" w:rsidRPr="00CF37F7" w:rsidRDefault="00E672F7" w:rsidP="00252177"/>
        </w:tc>
        <w:tc>
          <w:tcPr>
            <w:tcW w:w="1603" w:type="dxa"/>
          </w:tcPr>
          <w:p w14:paraId="025F00FE" w14:textId="77777777" w:rsidR="00E672F7" w:rsidRPr="00CF37F7" w:rsidRDefault="00E672F7" w:rsidP="00252177"/>
        </w:tc>
        <w:tc>
          <w:tcPr>
            <w:tcW w:w="2380" w:type="dxa"/>
          </w:tcPr>
          <w:p w14:paraId="51CE1E52" w14:textId="3FECC9B7" w:rsidR="00E672F7" w:rsidRPr="00CF37F7" w:rsidRDefault="00E672F7" w:rsidP="00252177"/>
        </w:tc>
      </w:tr>
      <w:tr w:rsidR="00E672F7" w:rsidRPr="00CF37F7" w14:paraId="4203A7C7" w14:textId="6B6E22CD" w:rsidTr="001B2258">
        <w:tc>
          <w:tcPr>
            <w:tcW w:w="1113" w:type="dxa"/>
          </w:tcPr>
          <w:p w14:paraId="09250C74" w14:textId="03B12AAC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D5B7EF3" w14:textId="7063A056" w:rsidR="00E672F7" w:rsidRDefault="00E672F7" w:rsidP="00252177">
            <w:pPr>
              <w:tabs>
                <w:tab w:val="left" w:pos="460"/>
              </w:tabs>
            </w:pPr>
            <w:r>
              <w:t xml:space="preserve">4 Stück </w:t>
            </w:r>
            <w:r w:rsidR="004017FA">
              <w:t>Transportlader</w:t>
            </w:r>
            <w:r>
              <w:t xml:space="preserve"> für Verkehrswarngerät </w:t>
            </w:r>
            <w:r w:rsidR="00260184">
              <w:t xml:space="preserve">Typ </w:t>
            </w:r>
            <w:r w:rsidR="004017FA">
              <w:t xml:space="preserve">Euroblitz Horizont siehe Position zuvor </w:t>
            </w:r>
          </w:p>
        </w:tc>
        <w:tc>
          <w:tcPr>
            <w:tcW w:w="1514" w:type="dxa"/>
          </w:tcPr>
          <w:p w14:paraId="6A22350C" w14:textId="77777777" w:rsidR="00E672F7" w:rsidRPr="00CF37F7" w:rsidRDefault="00E672F7" w:rsidP="00252177"/>
        </w:tc>
        <w:tc>
          <w:tcPr>
            <w:tcW w:w="1603" w:type="dxa"/>
          </w:tcPr>
          <w:p w14:paraId="3D5A0878" w14:textId="77777777" w:rsidR="00E672F7" w:rsidRPr="00CF37F7" w:rsidRDefault="00E672F7" w:rsidP="00252177"/>
        </w:tc>
        <w:tc>
          <w:tcPr>
            <w:tcW w:w="2380" w:type="dxa"/>
          </w:tcPr>
          <w:p w14:paraId="7B3A0BB4" w14:textId="0A4F4B2B" w:rsidR="00E672F7" w:rsidRPr="00CF37F7" w:rsidRDefault="00E672F7" w:rsidP="00252177"/>
        </w:tc>
      </w:tr>
      <w:tr w:rsidR="00E672F7" w:rsidRPr="00CF37F7" w14:paraId="4AA7E490" w14:textId="7CDFF4B1" w:rsidTr="001B2258">
        <w:tc>
          <w:tcPr>
            <w:tcW w:w="1113" w:type="dxa"/>
          </w:tcPr>
          <w:p w14:paraId="074E4C77" w14:textId="4D659076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1D81DD4" w14:textId="49CE1775" w:rsidR="00E672F7" w:rsidRPr="00CF37F7" w:rsidRDefault="00E672F7" w:rsidP="00252177">
            <w:pPr>
              <w:tabs>
                <w:tab w:val="left" w:pos="460"/>
              </w:tabs>
            </w:pPr>
            <w:r>
              <w:t>1 Stück Anhaltestab, beleuchtet, beidseitig rot leuchtend mit beidseitig</w:t>
            </w:r>
            <w:r w:rsidR="005A2A74">
              <w:t xml:space="preserve">er </w:t>
            </w:r>
            <w:r>
              <w:t>Aufschrift</w:t>
            </w:r>
            <w:r w:rsidR="005A2A74">
              <w:t>,</w:t>
            </w:r>
            <w:r>
              <w:t xml:space="preserve"> Halt Feuerwehr, batteriebetrieben </w:t>
            </w:r>
          </w:p>
        </w:tc>
        <w:tc>
          <w:tcPr>
            <w:tcW w:w="1514" w:type="dxa"/>
          </w:tcPr>
          <w:p w14:paraId="3AFD494B" w14:textId="77777777" w:rsidR="00E672F7" w:rsidRPr="00CF37F7" w:rsidRDefault="00E672F7" w:rsidP="00252177"/>
        </w:tc>
        <w:tc>
          <w:tcPr>
            <w:tcW w:w="1603" w:type="dxa"/>
          </w:tcPr>
          <w:p w14:paraId="21F18C81" w14:textId="77777777" w:rsidR="00E672F7" w:rsidRPr="00CF37F7" w:rsidRDefault="00E672F7" w:rsidP="00252177"/>
        </w:tc>
        <w:tc>
          <w:tcPr>
            <w:tcW w:w="2380" w:type="dxa"/>
          </w:tcPr>
          <w:p w14:paraId="36BB37B1" w14:textId="25EA35C7" w:rsidR="00E672F7" w:rsidRPr="00CF37F7" w:rsidRDefault="00E672F7" w:rsidP="00252177"/>
        </w:tc>
      </w:tr>
      <w:tr w:rsidR="00E672F7" w:rsidRPr="00CF37F7" w14:paraId="69CF0644" w14:textId="475451D9" w:rsidTr="001B2258">
        <w:tc>
          <w:tcPr>
            <w:tcW w:w="1113" w:type="dxa"/>
          </w:tcPr>
          <w:p w14:paraId="25F84EE4" w14:textId="35244E22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1F74DDB" w14:textId="54C3D111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4 Stück Verkehrsleitkegel faltbar, beleuchtet, batteriebetrieben, </w:t>
            </w:r>
            <w:r w:rsidR="00C6155A">
              <w:t xml:space="preserve">vollflächig retroreflektierend Höhe 750mm, gefaltet 60mmTyp Dönges Faltleitkegel Pro, oder vergleichbar </w:t>
            </w:r>
          </w:p>
        </w:tc>
        <w:tc>
          <w:tcPr>
            <w:tcW w:w="1514" w:type="dxa"/>
          </w:tcPr>
          <w:p w14:paraId="477299E8" w14:textId="77777777" w:rsidR="00E672F7" w:rsidRPr="00CF37F7" w:rsidRDefault="00E672F7" w:rsidP="00252177"/>
        </w:tc>
        <w:tc>
          <w:tcPr>
            <w:tcW w:w="1603" w:type="dxa"/>
          </w:tcPr>
          <w:p w14:paraId="128740D6" w14:textId="77777777" w:rsidR="00E672F7" w:rsidRPr="00CF37F7" w:rsidRDefault="00E672F7" w:rsidP="00252177"/>
        </w:tc>
        <w:tc>
          <w:tcPr>
            <w:tcW w:w="2380" w:type="dxa"/>
          </w:tcPr>
          <w:p w14:paraId="08D4D5CA" w14:textId="3238ABF0" w:rsidR="00E672F7" w:rsidRPr="00CF37F7" w:rsidRDefault="00E672F7" w:rsidP="00252177"/>
        </w:tc>
      </w:tr>
      <w:tr w:rsidR="009D7FFB" w:rsidRPr="009D7FFB" w14:paraId="73841B3F" w14:textId="77777777" w:rsidTr="001B2258">
        <w:tc>
          <w:tcPr>
            <w:tcW w:w="1113" w:type="dxa"/>
          </w:tcPr>
          <w:p w14:paraId="57146385" w14:textId="77777777" w:rsidR="009D7FFB" w:rsidRPr="00C9768E" w:rsidRDefault="009D7FFB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43ACE85" w14:textId="023C654D" w:rsidR="009D7FFB" w:rsidRPr="009D7FFB" w:rsidRDefault="009D7FFB" w:rsidP="00252177">
            <w:pPr>
              <w:tabs>
                <w:tab w:val="left" w:pos="460"/>
              </w:tabs>
            </w:pPr>
            <w:r w:rsidRPr="009D7FFB">
              <w:t>2 Stück Faltsignal</w:t>
            </w:r>
            <w:r>
              <w:t xml:space="preserve"> „</w:t>
            </w:r>
            <w:proofErr w:type="spellStart"/>
            <w:r w:rsidR="00E54ADE">
              <w:t>gfd</w:t>
            </w:r>
            <w:proofErr w:type="spellEnd"/>
            <w:r>
              <w:t>“</w:t>
            </w:r>
            <w:r w:rsidRPr="009D7FFB">
              <w:t xml:space="preserve"> wei</w:t>
            </w:r>
            <w:r>
              <w:t xml:space="preserve">ß retroreflektierend, 700mm, alle drei Seiten mit Beschriftung „FEUERWEHR“, inkl. Schutzhülle </w:t>
            </w:r>
          </w:p>
        </w:tc>
        <w:tc>
          <w:tcPr>
            <w:tcW w:w="1514" w:type="dxa"/>
          </w:tcPr>
          <w:p w14:paraId="1F118FB2" w14:textId="77777777" w:rsidR="009D7FFB" w:rsidRPr="009D7FFB" w:rsidRDefault="009D7FFB" w:rsidP="00252177"/>
        </w:tc>
        <w:tc>
          <w:tcPr>
            <w:tcW w:w="1603" w:type="dxa"/>
          </w:tcPr>
          <w:p w14:paraId="7FC26F29" w14:textId="77777777" w:rsidR="009D7FFB" w:rsidRPr="009D7FFB" w:rsidRDefault="009D7FFB" w:rsidP="00252177"/>
        </w:tc>
        <w:tc>
          <w:tcPr>
            <w:tcW w:w="2380" w:type="dxa"/>
          </w:tcPr>
          <w:p w14:paraId="612F6D61" w14:textId="77777777" w:rsidR="009D7FFB" w:rsidRPr="009D7FFB" w:rsidRDefault="009D7FFB" w:rsidP="00252177"/>
        </w:tc>
      </w:tr>
      <w:tr w:rsidR="00E672F7" w:rsidRPr="00CF37F7" w14:paraId="1380928B" w14:textId="681A65B2" w:rsidTr="001B2258">
        <w:tc>
          <w:tcPr>
            <w:tcW w:w="1113" w:type="dxa"/>
          </w:tcPr>
          <w:p w14:paraId="46304534" w14:textId="2AE26602" w:rsidR="00E672F7" w:rsidRPr="009D7FFB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4DBC850" w14:textId="586D37DC" w:rsidR="00E672F7" w:rsidRPr="00CF37F7" w:rsidRDefault="00E672F7" w:rsidP="00252177">
            <w:pPr>
              <w:tabs>
                <w:tab w:val="left" w:pos="460"/>
              </w:tabs>
            </w:pPr>
            <w:r>
              <w:t>1 Stück Stativ</w:t>
            </w:r>
            <w:r w:rsidR="00A92AD6">
              <w:t xml:space="preserve"> DIN 14682</w:t>
            </w:r>
            <w:r>
              <w:t>, auf min. 3500mm ausziehbar, mit Aufsteckzapfen C nach DIN 146</w:t>
            </w:r>
            <w:r w:rsidR="00A92AD6">
              <w:t>4</w:t>
            </w:r>
            <w:r>
              <w:t>0, mit Sturmverspannung</w:t>
            </w:r>
            <w:r w:rsidR="00A549D0">
              <w:t xml:space="preserve"> Typ Teleskop-Dreibeinstativ </w:t>
            </w:r>
            <w:proofErr w:type="spellStart"/>
            <w:r w:rsidR="004C518B">
              <w:t>Gfd</w:t>
            </w:r>
            <w:proofErr w:type="spellEnd"/>
            <w:r w:rsidR="00A549D0">
              <w:t>, oder vergleichbar</w:t>
            </w:r>
          </w:p>
        </w:tc>
        <w:tc>
          <w:tcPr>
            <w:tcW w:w="1514" w:type="dxa"/>
          </w:tcPr>
          <w:p w14:paraId="3EA07888" w14:textId="77777777" w:rsidR="00E672F7" w:rsidRPr="00CF37F7" w:rsidRDefault="00E672F7" w:rsidP="00252177"/>
        </w:tc>
        <w:tc>
          <w:tcPr>
            <w:tcW w:w="1603" w:type="dxa"/>
          </w:tcPr>
          <w:p w14:paraId="2D3CE095" w14:textId="77777777" w:rsidR="00E672F7" w:rsidRPr="00CF37F7" w:rsidRDefault="00E672F7" w:rsidP="00252177"/>
        </w:tc>
        <w:tc>
          <w:tcPr>
            <w:tcW w:w="2380" w:type="dxa"/>
          </w:tcPr>
          <w:p w14:paraId="57BC4A29" w14:textId="7BE0F83F" w:rsidR="00E672F7" w:rsidRPr="00CF37F7" w:rsidRDefault="00E672F7" w:rsidP="00252177"/>
        </w:tc>
      </w:tr>
      <w:tr w:rsidR="00001E2A" w:rsidRPr="00CF37F7" w14:paraId="674C310A" w14:textId="77777777" w:rsidTr="001B2258">
        <w:tc>
          <w:tcPr>
            <w:tcW w:w="1113" w:type="dxa"/>
          </w:tcPr>
          <w:p w14:paraId="10E329AA" w14:textId="77777777" w:rsidR="00001E2A" w:rsidRPr="00C9768E" w:rsidRDefault="00001E2A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75C210E2" w14:textId="43EEFE1C" w:rsidR="00001E2A" w:rsidRDefault="00001E2A" w:rsidP="00252177">
            <w:pPr>
              <w:tabs>
                <w:tab w:val="left" w:pos="460"/>
              </w:tabs>
            </w:pPr>
            <w:r>
              <w:t>1 Stück Fäustel Hammer nach DIN 6475 1,25 kg, mit Stiel</w:t>
            </w:r>
          </w:p>
        </w:tc>
        <w:tc>
          <w:tcPr>
            <w:tcW w:w="1514" w:type="dxa"/>
          </w:tcPr>
          <w:p w14:paraId="310E9BCC" w14:textId="77777777" w:rsidR="00001E2A" w:rsidRPr="00CF37F7" w:rsidRDefault="00001E2A" w:rsidP="00252177"/>
        </w:tc>
        <w:tc>
          <w:tcPr>
            <w:tcW w:w="1603" w:type="dxa"/>
          </w:tcPr>
          <w:p w14:paraId="187BB7F4" w14:textId="77777777" w:rsidR="00001E2A" w:rsidRPr="00CF37F7" w:rsidRDefault="00001E2A" w:rsidP="00252177"/>
        </w:tc>
        <w:tc>
          <w:tcPr>
            <w:tcW w:w="2380" w:type="dxa"/>
          </w:tcPr>
          <w:p w14:paraId="5D4CD31F" w14:textId="77777777" w:rsidR="00001E2A" w:rsidRPr="00CF37F7" w:rsidRDefault="00001E2A" w:rsidP="00252177"/>
        </w:tc>
      </w:tr>
      <w:tr w:rsidR="00E672F7" w:rsidRPr="00CF37F7" w14:paraId="0A8F74E5" w14:textId="6D75E155" w:rsidTr="001B2258">
        <w:tc>
          <w:tcPr>
            <w:tcW w:w="1113" w:type="dxa"/>
          </w:tcPr>
          <w:p w14:paraId="46828CE0" w14:textId="4639EEF1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0E9745C7" w14:textId="6CA74325" w:rsidR="00137612" w:rsidRDefault="00E672F7" w:rsidP="00137612">
            <w:pPr>
              <w:tabs>
                <w:tab w:val="left" w:pos="460"/>
              </w:tabs>
            </w:pPr>
            <w:r>
              <w:t xml:space="preserve">2 Stück Leitungsroller nach DIN EN 61316, </w:t>
            </w:r>
            <w:r w:rsidR="00137612">
              <w:t>50m, 3x Schuko</w:t>
            </w:r>
            <w:r w:rsidR="004C518B">
              <w:t>-S</w:t>
            </w:r>
            <w:r w:rsidR="00137612">
              <w:t>teckdose IP68</w:t>
            </w:r>
          </w:p>
          <w:p w14:paraId="196357ED" w14:textId="70C5A602" w:rsidR="00E672F7" w:rsidRPr="00CF37F7" w:rsidRDefault="005A71A7" w:rsidP="00252177">
            <w:pPr>
              <w:tabs>
                <w:tab w:val="left" w:pos="460"/>
              </w:tabs>
            </w:pPr>
            <w:r>
              <w:t>Typ Dönges 230V FW, oder vergleichbar</w:t>
            </w:r>
          </w:p>
        </w:tc>
        <w:tc>
          <w:tcPr>
            <w:tcW w:w="1514" w:type="dxa"/>
          </w:tcPr>
          <w:p w14:paraId="1330DDD1" w14:textId="77777777" w:rsidR="00E672F7" w:rsidRPr="00CF37F7" w:rsidRDefault="00E672F7" w:rsidP="00252177"/>
        </w:tc>
        <w:tc>
          <w:tcPr>
            <w:tcW w:w="1603" w:type="dxa"/>
          </w:tcPr>
          <w:p w14:paraId="54BA4FAD" w14:textId="77777777" w:rsidR="00E672F7" w:rsidRPr="00CF37F7" w:rsidRDefault="00E672F7" w:rsidP="00252177"/>
        </w:tc>
        <w:tc>
          <w:tcPr>
            <w:tcW w:w="2380" w:type="dxa"/>
          </w:tcPr>
          <w:p w14:paraId="5E525CEF" w14:textId="71BD2E7B" w:rsidR="00E672F7" w:rsidRPr="00CF37F7" w:rsidRDefault="00E672F7" w:rsidP="00252177"/>
        </w:tc>
      </w:tr>
      <w:tr w:rsidR="00E672F7" w:rsidRPr="00CF37F7" w14:paraId="4D9C22EE" w14:textId="18C41BC3" w:rsidTr="001B2258">
        <w:tc>
          <w:tcPr>
            <w:tcW w:w="1113" w:type="dxa"/>
          </w:tcPr>
          <w:p w14:paraId="3C842EE3" w14:textId="1ACC9384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36078F0F" w14:textId="35BB9DC2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1 Stück Personenschutzeinrichtung für </w:t>
            </w:r>
            <w:r>
              <w:lastRenderedPageBreak/>
              <w:t>Einsatzkräfte PSE 230V/16A 250V DIN SPEC 14660</w:t>
            </w:r>
          </w:p>
        </w:tc>
        <w:tc>
          <w:tcPr>
            <w:tcW w:w="1514" w:type="dxa"/>
          </w:tcPr>
          <w:p w14:paraId="5B080F0F" w14:textId="77777777" w:rsidR="00E672F7" w:rsidRPr="00CF37F7" w:rsidRDefault="00E672F7" w:rsidP="00252177"/>
        </w:tc>
        <w:tc>
          <w:tcPr>
            <w:tcW w:w="1603" w:type="dxa"/>
          </w:tcPr>
          <w:p w14:paraId="5F369FC5" w14:textId="77777777" w:rsidR="00E672F7" w:rsidRPr="00CF37F7" w:rsidRDefault="00E672F7" w:rsidP="00252177"/>
        </w:tc>
        <w:tc>
          <w:tcPr>
            <w:tcW w:w="2380" w:type="dxa"/>
          </w:tcPr>
          <w:p w14:paraId="3669C0A3" w14:textId="35BB0033" w:rsidR="00E672F7" w:rsidRPr="00CF37F7" w:rsidRDefault="00E672F7" w:rsidP="00252177"/>
        </w:tc>
      </w:tr>
      <w:tr w:rsidR="00B727CD" w:rsidRPr="00CF37F7" w14:paraId="2CF1BB79" w14:textId="77777777" w:rsidTr="001B2258">
        <w:tc>
          <w:tcPr>
            <w:tcW w:w="1113" w:type="dxa"/>
          </w:tcPr>
          <w:p w14:paraId="7A6DD193" w14:textId="77777777" w:rsidR="00B727CD" w:rsidRPr="00C9768E" w:rsidRDefault="00B727CD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20DF02F" w14:textId="2A364D9C" w:rsidR="00B727CD" w:rsidRDefault="00B727CD" w:rsidP="00252177">
            <w:pPr>
              <w:tabs>
                <w:tab w:val="left" w:pos="460"/>
              </w:tabs>
            </w:pPr>
            <w:r>
              <w:t xml:space="preserve">7 Stück Kfz-Ladehalterung 12/24V Digitalfunkgeräte </w:t>
            </w:r>
            <w:proofErr w:type="spellStart"/>
            <w:r>
              <w:t>HRT´s</w:t>
            </w:r>
            <w:proofErr w:type="spellEnd"/>
            <w:r w:rsidR="00F062B8">
              <w:t xml:space="preserve"> </w:t>
            </w:r>
            <w:proofErr w:type="spellStart"/>
            <w:r w:rsidR="00F062B8">
              <w:t>Sepura</w:t>
            </w:r>
            <w:proofErr w:type="spellEnd"/>
            <w:r>
              <w:t xml:space="preserve">, Typ </w:t>
            </w:r>
            <w:proofErr w:type="spellStart"/>
            <w:r>
              <w:t>WeTech</w:t>
            </w:r>
            <w:proofErr w:type="spellEnd"/>
            <w:r>
              <w:t xml:space="preserve"> WTC1803 </w:t>
            </w:r>
            <w:r w:rsidR="00AF68E9">
              <w:t>p</w:t>
            </w:r>
            <w:r>
              <w:t>assiv inkl. Anschlusskabel</w:t>
            </w:r>
          </w:p>
        </w:tc>
        <w:tc>
          <w:tcPr>
            <w:tcW w:w="1514" w:type="dxa"/>
          </w:tcPr>
          <w:p w14:paraId="4BC4179C" w14:textId="77777777" w:rsidR="00B727CD" w:rsidRPr="00CF37F7" w:rsidRDefault="00B727CD" w:rsidP="00252177"/>
        </w:tc>
        <w:tc>
          <w:tcPr>
            <w:tcW w:w="1603" w:type="dxa"/>
          </w:tcPr>
          <w:p w14:paraId="3CCAA206" w14:textId="77777777" w:rsidR="00B727CD" w:rsidRPr="00CF37F7" w:rsidRDefault="00B727CD" w:rsidP="00252177"/>
        </w:tc>
        <w:tc>
          <w:tcPr>
            <w:tcW w:w="2380" w:type="dxa"/>
          </w:tcPr>
          <w:p w14:paraId="44B69EAA" w14:textId="77777777" w:rsidR="00B727CD" w:rsidRPr="00CF37F7" w:rsidRDefault="00B727CD" w:rsidP="00252177"/>
        </w:tc>
      </w:tr>
      <w:tr w:rsidR="00E672F7" w:rsidRPr="00CF37F7" w14:paraId="25A803A2" w14:textId="120FFAEB" w:rsidTr="001B2258">
        <w:tc>
          <w:tcPr>
            <w:tcW w:w="1113" w:type="dxa"/>
          </w:tcPr>
          <w:p w14:paraId="79F4E08B" w14:textId="2EA7532B" w:rsidR="00E672F7" w:rsidRPr="00C9768E" w:rsidRDefault="00E672F7" w:rsidP="00C9768E">
            <w:pPr>
              <w:pStyle w:val="Listenabsatz"/>
            </w:pPr>
          </w:p>
        </w:tc>
        <w:tc>
          <w:tcPr>
            <w:tcW w:w="3450" w:type="dxa"/>
          </w:tcPr>
          <w:p w14:paraId="42573DC4" w14:textId="29D5E814" w:rsidR="00E672F7" w:rsidRPr="00CF37F7" w:rsidRDefault="00E672F7" w:rsidP="00252177">
            <w:pPr>
              <w:tabs>
                <w:tab w:val="left" w:pos="460"/>
              </w:tabs>
            </w:pPr>
          </w:p>
        </w:tc>
        <w:tc>
          <w:tcPr>
            <w:tcW w:w="1514" w:type="dxa"/>
          </w:tcPr>
          <w:p w14:paraId="27E9590D" w14:textId="77777777" w:rsidR="00E672F7" w:rsidRPr="00CF37F7" w:rsidRDefault="00E672F7" w:rsidP="00252177"/>
        </w:tc>
        <w:tc>
          <w:tcPr>
            <w:tcW w:w="1603" w:type="dxa"/>
          </w:tcPr>
          <w:p w14:paraId="3E0A2130" w14:textId="77777777" w:rsidR="00E672F7" w:rsidRPr="00CF37F7" w:rsidRDefault="00E672F7" w:rsidP="00252177"/>
        </w:tc>
        <w:tc>
          <w:tcPr>
            <w:tcW w:w="2380" w:type="dxa"/>
          </w:tcPr>
          <w:p w14:paraId="0A19CAB6" w14:textId="77777777" w:rsidR="00E672F7" w:rsidRPr="00CF37F7" w:rsidRDefault="00E672F7" w:rsidP="00252177"/>
        </w:tc>
      </w:tr>
      <w:tr w:rsidR="00E672F7" w:rsidRPr="00CF37F7" w14:paraId="3E7D8E89" w14:textId="1A826A95" w:rsidTr="001B2258">
        <w:tc>
          <w:tcPr>
            <w:tcW w:w="1113" w:type="dxa"/>
          </w:tcPr>
          <w:p w14:paraId="39A0257C" w14:textId="70BF4585" w:rsidR="00E672F7" w:rsidRPr="00C9768E" w:rsidRDefault="00E672F7" w:rsidP="00C9768E">
            <w:pPr>
              <w:pStyle w:val="Listenabsatz"/>
            </w:pPr>
          </w:p>
        </w:tc>
        <w:tc>
          <w:tcPr>
            <w:tcW w:w="3450" w:type="dxa"/>
          </w:tcPr>
          <w:p w14:paraId="4FCAD266" w14:textId="0543DE67" w:rsidR="00E672F7" w:rsidRPr="00427C75" w:rsidRDefault="00E672F7" w:rsidP="00427C75">
            <w:pPr>
              <w:pStyle w:val="berschrift2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Arbeitsgeräte</w:t>
            </w:r>
          </w:p>
        </w:tc>
        <w:tc>
          <w:tcPr>
            <w:tcW w:w="1514" w:type="dxa"/>
          </w:tcPr>
          <w:p w14:paraId="32F6706B" w14:textId="77777777" w:rsidR="00E672F7" w:rsidRPr="00CF37F7" w:rsidRDefault="00E672F7" w:rsidP="00252177"/>
        </w:tc>
        <w:tc>
          <w:tcPr>
            <w:tcW w:w="1603" w:type="dxa"/>
          </w:tcPr>
          <w:p w14:paraId="334378C9" w14:textId="77777777" w:rsidR="00E672F7" w:rsidRPr="00CF37F7" w:rsidRDefault="00E672F7" w:rsidP="00252177"/>
        </w:tc>
        <w:tc>
          <w:tcPr>
            <w:tcW w:w="2380" w:type="dxa"/>
          </w:tcPr>
          <w:p w14:paraId="183F8E07" w14:textId="77777777" w:rsidR="00E672F7" w:rsidRPr="00CF37F7" w:rsidRDefault="00E672F7" w:rsidP="00252177"/>
        </w:tc>
      </w:tr>
      <w:tr w:rsidR="00E672F7" w:rsidRPr="00CF37F7" w14:paraId="57AF5A82" w14:textId="59386959" w:rsidTr="001B2258">
        <w:tc>
          <w:tcPr>
            <w:tcW w:w="1113" w:type="dxa"/>
          </w:tcPr>
          <w:p w14:paraId="71D1FD9A" w14:textId="5F90C1D5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1FFAE300" w14:textId="05A65297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1 Stück </w:t>
            </w:r>
            <w:r w:rsidR="00C36981">
              <w:t xml:space="preserve">Set </w:t>
            </w:r>
            <w:r>
              <w:t xml:space="preserve">Tauchmotorpumpe TP4/1 inkl. Zubehör </w:t>
            </w:r>
            <w:r w:rsidR="009C315A">
              <w:t>Typ MAST</w:t>
            </w:r>
            <w:r w:rsidR="00C36981">
              <w:t xml:space="preserve"> TP4-1 </w:t>
            </w:r>
            <w:r w:rsidR="009C315A">
              <w:t>, oder vergleichbar</w:t>
            </w:r>
          </w:p>
        </w:tc>
        <w:tc>
          <w:tcPr>
            <w:tcW w:w="1514" w:type="dxa"/>
          </w:tcPr>
          <w:p w14:paraId="76E339C2" w14:textId="77777777" w:rsidR="00E672F7" w:rsidRPr="00CF37F7" w:rsidRDefault="00E672F7" w:rsidP="00252177"/>
        </w:tc>
        <w:tc>
          <w:tcPr>
            <w:tcW w:w="1603" w:type="dxa"/>
          </w:tcPr>
          <w:p w14:paraId="062BC19D" w14:textId="77777777" w:rsidR="00E672F7" w:rsidRPr="00CF37F7" w:rsidRDefault="00E672F7" w:rsidP="00252177"/>
        </w:tc>
        <w:tc>
          <w:tcPr>
            <w:tcW w:w="2380" w:type="dxa"/>
          </w:tcPr>
          <w:p w14:paraId="642E6E1F" w14:textId="26ADE48C" w:rsidR="00E672F7" w:rsidRPr="00CF37F7" w:rsidRDefault="00E672F7" w:rsidP="00252177"/>
        </w:tc>
      </w:tr>
      <w:tr w:rsidR="00941ACD" w:rsidRPr="00CF37F7" w14:paraId="004614FF" w14:textId="77777777" w:rsidTr="00B417BF">
        <w:tc>
          <w:tcPr>
            <w:tcW w:w="1113" w:type="dxa"/>
            <w:shd w:val="clear" w:color="auto" w:fill="auto"/>
          </w:tcPr>
          <w:p w14:paraId="37699E5A" w14:textId="22D71EB3" w:rsidR="00941ACD" w:rsidRPr="00C9768E" w:rsidRDefault="00941ACD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9ECC693" w14:textId="0B635677" w:rsidR="00941ACD" w:rsidRPr="00B417BF" w:rsidRDefault="00941ACD" w:rsidP="00252177">
            <w:pPr>
              <w:tabs>
                <w:tab w:val="left" w:pos="460"/>
              </w:tabs>
            </w:pPr>
            <w:r w:rsidRPr="00B417BF">
              <w:t xml:space="preserve">1 Stück Motorkettensäge </w:t>
            </w:r>
            <w:r w:rsidR="00B417BF" w:rsidRPr="00B417BF">
              <w:t>Typ Fa. Stihl MS 261 C-BM Rapid Super mit Schne</w:t>
            </w:r>
            <w:r w:rsidR="00B417BF">
              <w:t>llspannung inkl. Schiene und Kette, oder vergleichbar</w:t>
            </w:r>
          </w:p>
        </w:tc>
        <w:tc>
          <w:tcPr>
            <w:tcW w:w="1514" w:type="dxa"/>
          </w:tcPr>
          <w:p w14:paraId="3B8AD41D" w14:textId="77777777" w:rsidR="00941ACD" w:rsidRPr="00B417BF" w:rsidRDefault="00941ACD" w:rsidP="00252177"/>
        </w:tc>
        <w:tc>
          <w:tcPr>
            <w:tcW w:w="1603" w:type="dxa"/>
          </w:tcPr>
          <w:p w14:paraId="57F826CA" w14:textId="77777777" w:rsidR="00941ACD" w:rsidRPr="00B417BF" w:rsidRDefault="00941ACD" w:rsidP="00252177"/>
        </w:tc>
        <w:tc>
          <w:tcPr>
            <w:tcW w:w="2380" w:type="dxa"/>
          </w:tcPr>
          <w:p w14:paraId="65F4ED72" w14:textId="644A4D38" w:rsidR="00941ACD" w:rsidRPr="00CF37F7" w:rsidRDefault="00941ACD" w:rsidP="00252177"/>
        </w:tc>
      </w:tr>
      <w:tr w:rsidR="00E672F7" w:rsidRPr="00CF37F7" w14:paraId="24E7A472" w14:textId="64437F97" w:rsidTr="001B2258">
        <w:tc>
          <w:tcPr>
            <w:tcW w:w="1113" w:type="dxa"/>
          </w:tcPr>
          <w:p w14:paraId="7D300916" w14:textId="07175959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5B4FC47" w14:textId="71012C52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1 Stück Einreißhaken </w:t>
            </w:r>
            <w:r w:rsidR="00BB1597">
              <w:t>teleskopierbar</w:t>
            </w:r>
            <w:r w:rsidR="000A2E7B">
              <w:t>,</w:t>
            </w:r>
            <w:r w:rsidR="00BB1597">
              <w:t xml:space="preserve"> leicht aus Metall </w:t>
            </w:r>
            <w:r>
              <w:t>DIN 14851</w:t>
            </w:r>
            <w:r w:rsidR="00887D63">
              <w:t xml:space="preserve"> </w:t>
            </w:r>
          </w:p>
        </w:tc>
        <w:tc>
          <w:tcPr>
            <w:tcW w:w="1514" w:type="dxa"/>
          </w:tcPr>
          <w:p w14:paraId="4B3F0B6E" w14:textId="77777777" w:rsidR="00E672F7" w:rsidRPr="00CF37F7" w:rsidRDefault="00E672F7" w:rsidP="00252177"/>
        </w:tc>
        <w:tc>
          <w:tcPr>
            <w:tcW w:w="1603" w:type="dxa"/>
          </w:tcPr>
          <w:p w14:paraId="4CA65A6B" w14:textId="77777777" w:rsidR="00E672F7" w:rsidRPr="00CF37F7" w:rsidRDefault="00E672F7" w:rsidP="00252177"/>
        </w:tc>
        <w:tc>
          <w:tcPr>
            <w:tcW w:w="2380" w:type="dxa"/>
          </w:tcPr>
          <w:p w14:paraId="0C82A604" w14:textId="77777777" w:rsidR="00E672F7" w:rsidRPr="00CF37F7" w:rsidRDefault="00E672F7" w:rsidP="00252177"/>
        </w:tc>
      </w:tr>
      <w:tr w:rsidR="00E672F7" w:rsidRPr="00CF37F7" w14:paraId="468D2BD9" w14:textId="0B2798FC" w:rsidTr="001B2258">
        <w:tc>
          <w:tcPr>
            <w:tcW w:w="1113" w:type="dxa"/>
          </w:tcPr>
          <w:p w14:paraId="659C80A1" w14:textId="46083234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3FFF8AD0" w14:textId="1A1A48D2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3 Stück </w:t>
            </w:r>
            <w:r w:rsidR="002D6C50">
              <w:t>M</w:t>
            </w:r>
            <w:r>
              <w:t>uld</w:t>
            </w:r>
            <w:r w:rsidR="003D0A70">
              <w:t xml:space="preserve">e aus Edelstahl mit 2 Klappgriffen 600x400x120mm, oder vergleichbar </w:t>
            </w:r>
          </w:p>
        </w:tc>
        <w:tc>
          <w:tcPr>
            <w:tcW w:w="1514" w:type="dxa"/>
          </w:tcPr>
          <w:p w14:paraId="497D1DBC" w14:textId="77777777" w:rsidR="00E672F7" w:rsidRPr="00CF37F7" w:rsidRDefault="00E672F7" w:rsidP="00252177"/>
        </w:tc>
        <w:tc>
          <w:tcPr>
            <w:tcW w:w="1603" w:type="dxa"/>
          </w:tcPr>
          <w:p w14:paraId="5FEA9CC5" w14:textId="77777777" w:rsidR="00E672F7" w:rsidRPr="00CF37F7" w:rsidRDefault="00E672F7" w:rsidP="00252177"/>
        </w:tc>
        <w:tc>
          <w:tcPr>
            <w:tcW w:w="2380" w:type="dxa"/>
          </w:tcPr>
          <w:p w14:paraId="0924B180" w14:textId="743CEC85" w:rsidR="00E672F7" w:rsidRPr="00CF37F7" w:rsidRDefault="00E672F7" w:rsidP="00252177"/>
        </w:tc>
      </w:tr>
      <w:tr w:rsidR="00E672F7" w:rsidRPr="00CF37F7" w14:paraId="1501DC2E" w14:textId="2369AD69" w:rsidTr="001B2258">
        <w:tc>
          <w:tcPr>
            <w:tcW w:w="1113" w:type="dxa"/>
          </w:tcPr>
          <w:p w14:paraId="1245122D" w14:textId="75AF10B8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7ED700D7" w14:textId="1D330EF5" w:rsidR="00E672F7" w:rsidRPr="00CF37F7" w:rsidRDefault="00E672F7" w:rsidP="00252177">
            <w:pPr>
              <w:tabs>
                <w:tab w:val="left" w:pos="460"/>
              </w:tabs>
            </w:pPr>
            <w:r>
              <w:t>2 Stück Rundschlinge aus Polyester, Tragfähigkeit einfach direkt &gt;4000</w:t>
            </w:r>
            <w:r w:rsidR="000A2E7B">
              <w:t>K</w:t>
            </w:r>
            <w:r>
              <w:t>g, Nutzlänge 4m</w:t>
            </w:r>
            <w:r w:rsidR="001E0BCD">
              <w:t xml:space="preserve"> </w:t>
            </w:r>
            <w:r>
              <w:t>DI</w:t>
            </w:r>
            <w:r w:rsidR="001E0BCD">
              <w:t>N</w:t>
            </w:r>
            <w:r>
              <w:t xml:space="preserve"> EN 1492-2</w:t>
            </w:r>
          </w:p>
        </w:tc>
        <w:tc>
          <w:tcPr>
            <w:tcW w:w="1514" w:type="dxa"/>
          </w:tcPr>
          <w:p w14:paraId="194836A9" w14:textId="77777777" w:rsidR="00E672F7" w:rsidRPr="00CF37F7" w:rsidRDefault="00E672F7" w:rsidP="00252177"/>
        </w:tc>
        <w:tc>
          <w:tcPr>
            <w:tcW w:w="1603" w:type="dxa"/>
          </w:tcPr>
          <w:p w14:paraId="0265C34C" w14:textId="77777777" w:rsidR="00E672F7" w:rsidRPr="00CF37F7" w:rsidRDefault="00E672F7" w:rsidP="00252177"/>
        </w:tc>
        <w:tc>
          <w:tcPr>
            <w:tcW w:w="2380" w:type="dxa"/>
          </w:tcPr>
          <w:p w14:paraId="282E5FC6" w14:textId="77777777" w:rsidR="00E672F7" w:rsidRPr="00CF37F7" w:rsidRDefault="00E672F7" w:rsidP="00252177"/>
        </w:tc>
      </w:tr>
      <w:tr w:rsidR="00E672F7" w:rsidRPr="00CF37F7" w14:paraId="00FD3F10" w14:textId="161D057A" w:rsidTr="001B2258">
        <w:tc>
          <w:tcPr>
            <w:tcW w:w="1113" w:type="dxa"/>
          </w:tcPr>
          <w:p w14:paraId="03689294" w14:textId="5C461431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5DCBF548" w14:textId="76A869B9" w:rsidR="00E672F7" w:rsidRPr="00CF37F7" w:rsidRDefault="00E672F7" w:rsidP="00252177">
            <w:pPr>
              <w:tabs>
                <w:tab w:val="left" w:pos="460"/>
              </w:tabs>
            </w:pPr>
            <w:r>
              <w:t>2 Stück Schäkel ähnlich Form C, Nenngröße 3, erhöhte Beanspruchung bis 110kN (hochfeste Ausführung) , verzinkt DIN 82101</w:t>
            </w:r>
          </w:p>
        </w:tc>
        <w:tc>
          <w:tcPr>
            <w:tcW w:w="1514" w:type="dxa"/>
          </w:tcPr>
          <w:p w14:paraId="748DA9DD" w14:textId="77777777" w:rsidR="00E672F7" w:rsidRPr="00CF37F7" w:rsidRDefault="00E672F7" w:rsidP="00252177"/>
        </w:tc>
        <w:tc>
          <w:tcPr>
            <w:tcW w:w="1603" w:type="dxa"/>
          </w:tcPr>
          <w:p w14:paraId="79BA73E6" w14:textId="77777777" w:rsidR="00E672F7" w:rsidRPr="00CF37F7" w:rsidRDefault="00E672F7" w:rsidP="00252177"/>
        </w:tc>
        <w:tc>
          <w:tcPr>
            <w:tcW w:w="2380" w:type="dxa"/>
          </w:tcPr>
          <w:p w14:paraId="7267C4ED" w14:textId="77777777" w:rsidR="00E672F7" w:rsidRPr="00CF37F7" w:rsidRDefault="00E672F7" w:rsidP="00252177"/>
        </w:tc>
      </w:tr>
      <w:tr w:rsidR="00E672F7" w:rsidRPr="00CF37F7" w14:paraId="733557C0" w14:textId="11FAAD5D" w:rsidTr="001B2258">
        <w:tc>
          <w:tcPr>
            <w:tcW w:w="1113" w:type="dxa"/>
          </w:tcPr>
          <w:p w14:paraId="0E68E9B6" w14:textId="2848D4C4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9DA94A0" w14:textId="07B86054" w:rsidR="00E672F7" w:rsidRPr="00CF37F7" w:rsidRDefault="00E672F7" w:rsidP="00252177">
            <w:pPr>
              <w:tabs>
                <w:tab w:val="left" w:pos="460"/>
              </w:tabs>
            </w:pPr>
            <w:r>
              <w:t>2 Stück Fäll- und Spaltkeil aus Aluminium</w:t>
            </w:r>
          </w:p>
        </w:tc>
        <w:tc>
          <w:tcPr>
            <w:tcW w:w="1514" w:type="dxa"/>
          </w:tcPr>
          <w:p w14:paraId="0184BB99" w14:textId="77777777" w:rsidR="00E672F7" w:rsidRPr="00CF37F7" w:rsidRDefault="00E672F7" w:rsidP="00252177"/>
        </w:tc>
        <w:tc>
          <w:tcPr>
            <w:tcW w:w="1603" w:type="dxa"/>
          </w:tcPr>
          <w:p w14:paraId="5C1D82F2" w14:textId="77777777" w:rsidR="00E672F7" w:rsidRPr="00CF37F7" w:rsidRDefault="00E672F7" w:rsidP="00252177"/>
        </w:tc>
        <w:tc>
          <w:tcPr>
            <w:tcW w:w="2380" w:type="dxa"/>
          </w:tcPr>
          <w:p w14:paraId="58D9869A" w14:textId="78A3FA83" w:rsidR="00E672F7" w:rsidRPr="00CF37F7" w:rsidRDefault="00E672F7" w:rsidP="00252177"/>
        </w:tc>
      </w:tr>
      <w:tr w:rsidR="00E672F7" w:rsidRPr="00CF37F7" w14:paraId="51D0B615" w14:textId="2C0D962B" w:rsidTr="001B2258">
        <w:tc>
          <w:tcPr>
            <w:tcW w:w="1113" w:type="dxa"/>
          </w:tcPr>
          <w:p w14:paraId="6074643F" w14:textId="25B3AB13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C36BCB2" w14:textId="5441A2E3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1 Stück Stromerzeuger </w:t>
            </w:r>
            <w:r w:rsidR="00713D93">
              <w:t xml:space="preserve">5 kVA  </w:t>
            </w:r>
            <w:r>
              <w:t>DIN 14685</w:t>
            </w:r>
            <w:r w:rsidR="00713D93">
              <w:t xml:space="preserve"> mit Ladeerhaltungsstecker Typ MAG Code</w:t>
            </w:r>
            <w:r w:rsidR="00802CA7">
              <w:t>,</w:t>
            </w:r>
            <w:r w:rsidR="00713D93">
              <w:t xml:space="preserve"> Typ Fa. Endress ESE 957 DBG ES DIN</w:t>
            </w:r>
            <w:r w:rsidR="00C747C2">
              <w:t>, oder vergleichbar</w:t>
            </w:r>
          </w:p>
        </w:tc>
        <w:tc>
          <w:tcPr>
            <w:tcW w:w="1514" w:type="dxa"/>
          </w:tcPr>
          <w:p w14:paraId="0AF1E384" w14:textId="77777777" w:rsidR="00E672F7" w:rsidRPr="00CF37F7" w:rsidRDefault="00E672F7" w:rsidP="00252177"/>
        </w:tc>
        <w:tc>
          <w:tcPr>
            <w:tcW w:w="1603" w:type="dxa"/>
          </w:tcPr>
          <w:p w14:paraId="7CB1F353" w14:textId="77777777" w:rsidR="00E672F7" w:rsidRPr="00CF37F7" w:rsidRDefault="00E672F7" w:rsidP="00252177"/>
        </w:tc>
        <w:tc>
          <w:tcPr>
            <w:tcW w:w="2380" w:type="dxa"/>
          </w:tcPr>
          <w:p w14:paraId="2046A965" w14:textId="035E811E" w:rsidR="00E672F7" w:rsidRPr="00CF37F7" w:rsidRDefault="00E672F7" w:rsidP="00252177"/>
        </w:tc>
      </w:tr>
      <w:tr w:rsidR="00E672F7" w:rsidRPr="00CF37F7" w14:paraId="5B90A573" w14:textId="51DD3CE4" w:rsidTr="001B2258">
        <w:tc>
          <w:tcPr>
            <w:tcW w:w="1113" w:type="dxa"/>
          </w:tcPr>
          <w:p w14:paraId="4EE61214" w14:textId="4F69DBE3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B5069EC" w14:textId="28020B04" w:rsidR="00E672F7" w:rsidRPr="00CF37F7" w:rsidRDefault="00E672F7" w:rsidP="00252177">
            <w:pPr>
              <w:tabs>
                <w:tab w:val="left" w:pos="460"/>
              </w:tabs>
            </w:pPr>
            <w:r>
              <w:t>1 Stück Abgasschlauch DIN 14572 50x2500mm</w:t>
            </w:r>
          </w:p>
        </w:tc>
        <w:tc>
          <w:tcPr>
            <w:tcW w:w="1514" w:type="dxa"/>
          </w:tcPr>
          <w:p w14:paraId="06FC68B7" w14:textId="77777777" w:rsidR="00E672F7" w:rsidRPr="00CF37F7" w:rsidRDefault="00E672F7" w:rsidP="00252177"/>
        </w:tc>
        <w:tc>
          <w:tcPr>
            <w:tcW w:w="1603" w:type="dxa"/>
          </w:tcPr>
          <w:p w14:paraId="1C49F033" w14:textId="77777777" w:rsidR="00E672F7" w:rsidRPr="00CF37F7" w:rsidRDefault="00E672F7" w:rsidP="00252177"/>
        </w:tc>
        <w:tc>
          <w:tcPr>
            <w:tcW w:w="2380" w:type="dxa"/>
          </w:tcPr>
          <w:p w14:paraId="2F75CF52" w14:textId="1D4707BA" w:rsidR="00E672F7" w:rsidRPr="00CF37F7" w:rsidRDefault="00E672F7" w:rsidP="00252177"/>
        </w:tc>
      </w:tr>
      <w:tr w:rsidR="00E672F7" w:rsidRPr="00CF37F7" w14:paraId="10FE6D7A" w14:textId="1413434B" w:rsidTr="001B2258">
        <w:tc>
          <w:tcPr>
            <w:tcW w:w="1113" w:type="dxa"/>
          </w:tcPr>
          <w:p w14:paraId="72D11D0B" w14:textId="6D21F649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52AC1BDF" w14:textId="7387CC76" w:rsidR="00E672F7" w:rsidRPr="00CF37F7" w:rsidRDefault="00E672F7" w:rsidP="00252177">
            <w:pPr>
              <w:tabs>
                <w:tab w:val="left" w:pos="460"/>
              </w:tabs>
            </w:pPr>
            <w:r>
              <w:t>1</w:t>
            </w:r>
            <w:r w:rsidR="00FB036B">
              <w:t xml:space="preserve"> Stück Verlängerungsschlauch 10m Typ Fa. WEBER COAX Weber Single</w:t>
            </w:r>
            <w:r w:rsidR="00F673D6">
              <w:t xml:space="preserve"> rot</w:t>
            </w:r>
            <w:r w:rsidR="00FB036B">
              <w:t xml:space="preserve">, oder vergleichbar </w:t>
            </w:r>
          </w:p>
        </w:tc>
        <w:tc>
          <w:tcPr>
            <w:tcW w:w="1514" w:type="dxa"/>
          </w:tcPr>
          <w:p w14:paraId="2FB6138D" w14:textId="77777777" w:rsidR="00E672F7" w:rsidRPr="00CF37F7" w:rsidRDefault="00E672F7" w:rsidP="00252177"/>
        </w:tc>
        <w:tc>
          <w:tcPr>
            <w:tcW w:w="1603" w:type="dxa"/>
          </w:tcPr>
          <w:p w14:paraId="7718E462" w14:textId="77777777" w:rsidR="00E672F7" w:rsidRPr="00CF37F7" w:rsidRDefault="00E672F7" w:rsidP="00252177"/>
        </w:tc>
        <w:tc>
          <w:tcPr>
            <w:tcW w:w="2380" w:type="dxa"/>
          </w:tcPr>
          <w:p w14:paraId="420952A9" w14:textId="77777777" w:rsidR="00E672F7" w:rsidRPr="00CF37F7" w:rsidRDefault="00E672F7" w:rsidP="00252177"/>
        </w:tc>
      </w:tr>
      <w:tr w:rsidR="00E672F7" w:rsidRPr="00CF37F7" w14:paraId="256237F8" w14:textId="7AB502FE" w:rsidTr="001B2258">
        <w:tc>
          <w:tcPr>
            <w:tcW w:w="1113" w:type="dxa"/>
          </w:tcPr>
          <w:p w14:paraId="0BBAAE20" w14:textId="30B8B9CD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13B6BC12" w14:textId="26699927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1 Stück Rettungszylinder </w:t>
            </w:r>
            <w:r w:rsidR="0059661B">
              <w:t xml:space="preserve">       </w:t>
            </w:r>
            <w:r>
              <w:t>DIN 13204</w:t>
            </w:r>
            <w:r w:rsidR="00413D0C">
              <w:t xml:space="preserve"> Typ </w:t>
            </w:r>
            <w:r w:rsidR="00976E83">
              <w:t xml:space="preserve">Fa. </w:t>
            </w:r>
            <w:r w:rsidR="00413D0C">
              <w:t xml:space="preserve">WEBER </w:t>
            </w:r>
            <w:r w:rsidR="00976E83">
              <w:t>RZT2-</w:t>
            </w:r>
            <w:r w:rsidR="00976E83">
              <w:lastRenderedPageBreak/>
              <w:t xml:space="preserve">775 Singlekupplung, oder vergleichbar </w:t>
            </w:r>
          </w:p>
        </w:tc>
        <w:tc>
          <w:tcPr>
            <w:tcW w:w="1514" w:type="dxa"/>
          </w:tcPr>
          <w:p w14:paraId="6459CC17" w14:textId="77777777" w:rsidR="00E672F7" w:rsidRPr="00CF37F7" w:rsidRDefault="00E672F7" w:rsidP="00252177"/>
        </w:tc>
        <w:tc>
          <w:tcPr>
            <w:tcW w:w="1603" w:type="dxa"/>
          </w:tcPr>
          <w:p w14:paraId="63F7681E" w14:textId="77777777" w:rsidR="00E672F7" w:rsidRPr="00CF37F7" w:rsidRDefault="00E672F7" w:rsidP="00252177"/>
        </w:tc>
        <w:tc>
          <w:tcPr>
            <w:tcW w:w="2380" w:type="dxa"/>
          </w:tcPr>
          <w:p w14:paraId="0D40D62B" w14:textId="652E8470" w:rsidR="00E672F7" w:rsidRPr="00CF37F7" w:rsidRDefault="00E672F7" w:rsidP="00252177"/>
        </w:tc>
      </w:tr>
      <w:tr w:rsidR="00E672F7" w:rsidRPr="00CF37F7" w14:paraId="728A14F9" w14:textId="0B64E7E5" w:rsidTr="001B2258">
        <w:tc>
          <w:tcPr>
            <w:tcW w:w="1113" w:type="dxa"/>
          </w:tcPr>
          <w:p w14:paraId="4409DC3E" w14:textId="065DC05A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9530460" w14:textId="489D9BA7" w:rsidR="00E672F7" w:rsidRPr="00FE60B0" w:rsidRDefault="00E672F7" w:rsidP="00FE60B0">
            <w:pPr>
              <w:tabs>
                <w:tab w:val="left" w:pos="460"/>
              </w:tabs>
            </w:pPr>
            <w:r>
              <w:t>1 Stück Rettungszylinder</w:t>
            </w:r>
            <w:r w:rsidR="0059661B">
              <w:t xml:space="preserve">       </w:t>
            </w:r>
            <w:r>
              <w:t xml:space="preserve"> DIN 13204</w:t>
            </w:r>
            <w:r w:rsidR="00976E83">
              <w:t xml:space="preserve"> Typ Fa. WEBER RZT2-1500 Singlekupplung, oder vergleichbar</w:t>
            </w:r>
          </w:p>
        </w:tc>
        <w:tc>
          <w:tcPr>
            <w:tcW w:w="1514" w:type="dxa"/>
          </w:tcPr>
          <w:p w14:paraId="10DBA627" w14:textId="77777777" w:rsidR="00E672F7" w:rsidRPr="00CF37F7" w:rsidRDefault="00E672F7" w:rsidP="00252177"/>
        </w:tc>
        <w:tc>
          <w:tcPr>
            <w:tcW w:w="1603" w:type="dxa"/>
          </w:tcPr>
          <w:p w14:paraId="5581E063" w14:textId="77777777" w:rsidR="00E672F7" w:rsidRPr="00CF37F7" w:rsidRDefault="00E672F7" w:rsidP="00252177"/>
        </w:tc>
        <w:tc>
          <w:tcPr>
            <w:tcW w:w="2380" w:type="dxa"/>
          </w:tcPr>
          <w:p w14:paraId="3920FF7A" w14:textId="66C7532E" w:rsidR="00E672F7" w:rsidRPr="00CF37F7" w:rsidRDefault="00E672F7" w:rsidP="00252177"/>
        </w:tc>
      </w:tr>
      <w:tr w:rsidR="00E672F7" w:rsidRPr="00CF37F7" w14:paraId="5DA83776" w14:textId="41F5C981" w:rsidTr="001B2258">
        <w:tc>
          <w:tcPr>
            <w:tcW w:w="1113" w:type="dxa"/>
          </w:tcPr>
          <w:p w14:paraId="36537A96" w14:textId="5B0721B6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3B929626" w14:textId="0B10D482" w:rsidR="00E672F7" w:rsidRPr="00CF37F7" w:rsidRDefault="00E672F7" w:rsidP="00252177">
            <w:pPr>
              <w:tabs>
                <w:tab w:val="left" w:pos="460"/>
              </w:tabs>
            </w:pPr>
            <w:r>
              <w:t>1 Stück Rettungszylinder Verlängerung D</w:t>
            </w:r>
            <w:r w:rsidR="00685B6A">
              <w:t>IN 13204 Typ Fa. W</w:t>
            </w:r>
            <w:r w:rsidR="00413D0C">
              <w:t>EBER</w:t>
            </w:r>
            <w:r w:rsidR="00685B6A">
              <w:t xml:space="preserve"> </w:t>
            </w:r>
            <w:r w:rsidR="00E75654">
              <w:t>für Rettungszylinder 2-600, 2-750 und 2-775</w:t>
            </w:r>
            <w:r w:rsidR="00F50C47">
              <w:t xml:space="preserve"> Singlekupplung,</w:t>
            </w:r>
            <w:r w:rsidR="00E75654">
              <w:t xml:space="preserve"> oder vergleichbar </w:t>
            </w:r>
          </w:p>
        </w:tc>
        <w:tc>
          <w:tcPr>
            <w:tcW w:w="1514" w:type="dxa"/>
          </w:tcPr>
          <w:p w14:paraId="0196F87D" w14:textId="77777777" w:rsidR="00E672F7" w:rsidRPr="00CF37F7" w:rsidRDefault="00E672F7" w:rsidP="00252177"/>
        </w:tc>
        <w:tc>
          <w:tcPr>
            <w:tcW w:w="1603" w:type="dxa"/>
          </w:tcPr>
          <w:p w14:paraId="17C78E3B" w14:textId="77777777" w:rsidR="00E672F7" w:rsidRPr="00CF37F7" w:rsidRDefault="00E672F7" w:rsidP="00252177"/>
        </w:tc>
        <w:tc>
          <w:tcPr>
            <w:tcW w:w="2380" w:type="dxa"/>
          </w:tcPr>
          <w:p w14:paraId="0D404012" w14:textId="1CB19ABF" w:rsidR="00E672F7" w:rsidRPr="00CF37F7" w:rsidRDefault="00E672F7" w:rsidP="00252177"/>
        </w:tc>
      </w:tr>
      <w:tr w:rsidR="00E672F7" w:rsidRPr="00CF37F7" w14:paraId="6CDF7ECA" w14:textId="74E69CB9" w:rsidTr="006557B8">
        <w:tc>
          <w:tcPr>
            <w:tcW w:w="1113" w:type="dxa"/>
            <w:shd w:val="clear" w:color="auto" w:fill="FFFFFF" w:themeFill="background1"/>
          </w:tcPr>
          <w:p w14:paraId="1964A0E5" w14:textId="719B6CE9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47D2617" w14:textId="02F6CA97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4 Stück </w:t>
            </w:r>
            <w:proofErr w:type="spellStart"/>
            <w:r w:rsidR="00443A53">
              <w:t>LiIon</w:t>
            </w:r>
            <w:proofErr w:type="spellEnd"/>
            <w:r w:rsidR="00443A53">
              <w:t xml:space="preserve">-Akku </w:t>
            </w:r>
            <w:r w:rsidR="00C74019">
              <w:t>28V MILWAUKE</w:t>
            </w:r>
            <w:r w:rsidR="004D3968">
              <w:t>E</w:t>
            </w:r>
            <w:r w:rsidR="00C74019">
              <w:t xml:space="preserve"> 5,0Ah </w:t>
            </w:r>
            <w:r w:rsidR="00443A53">
              <w:t xml:space="preserve">für Rettungsgeräte Fa. WEBER </w:t>
            </w:r>
            <w:r w:rsidR="00C74019">
              <w:t>E</w:t>
            </w:r>
            <w:r w:rsidR="00443A53">
              <w:t>-Force und Motorpumpe, oder vergleichbar</w:t>
            </w:r>
          </w:p>
        </w:tc>
        <w:tc>
          <w:tcPr>
            <w:tcW w:w="1514" w:type="dxa"/>
          </w:tcPr>
          <w:p w14:paraId="102B2357" w14:textId="77777777" w:rsidR="00E672F7" w:rsidRPr="00CF37F7" w:rsidRDefault="00E672F7" w:rsidP="00252177"/>
        </w:tc>
        <w:tc>
          <w:tcPr>
            <w:tcW w:w="1603" w:type="dxa"/>
          </w:tcPr>
          <w:p w14:paraId="61F7720E" w14:textId="77777777" w:rsidR="00E672F7" w:rsidRPr="00CF37F7" w:rsidRDefault="00E672F7" w:rsidP="00252177"/>
        </w:tc>
        <w:tc>
          <w:tcPr>
            <w:tcW w:w="2380" w:type="dxa"/>
          </w:tcPr>
          <w:p w14:paraId="4E174929" w14:textId="64C5FBE7" w:rsidR="00E672F7" w:rsidRPr="00CF37F7" w:rsidRDefault="00E672F7" w:rsidP="00252177"/>
        </w:tc>
      </w:tr>
      <w:tr w:rsidR="00E672F7" w:rsidRPr="00CF37F7" w14:paraId="619FCA9B" w14:textId="6E5E8FB8" w:rsidTr="001B2258">
        <w:tc>
          <w:tcPr>
            <w:tcW w:w="1113" w:type="dxa"/>
          </w:tcPr>
          <w:p w14:paraId="55100750" w14:textId="6520CCC8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2F572AF" w14:textId="43E60BE4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2 Stück </w:t>
            </w:r>
            <w:r w:rsidR="00802CA7">
              <w:t>KFZ-</w:t>
            </w:r>
            <w:r>
              <w:t>Akkuladegerät</w:t>
            </w:r>
            <w:r w:rsidR="00443A53">
              <w:t xml:space="preserve"> </w:t>
            </w:r>
            <w:proofErr w:type="spellStart"/>
            <w:r w:rsidR="00443A53">
              <w:t>LiIon</w:t>
            </w:r>
            <w:proofErr w:type="spellEnd"/>
            <w:r w:rsidR="00443A53">
              <w:t xml:space="preserve">-Akku </w:t>
            </w:r>
            <w:r w:rsidR="00A46099">
              <w:t>28V MILWAUK</w:t>
            </w:r>
            <w:r w:rsidR="004D3968">
              <w:t>E</w:t>
            </w:r>
            <w:r w:rsidR="00A46099">
              <w:t>E</w:t>
            </w:r>
            <w:r w:rsidR="00802CA7">
              <w:t xml:space="preserve"> </w:t>
            </w:r>
            <w:r w:rsidR="00443A53">
              <w:t>Fa. WEBER Anschluss 12/24V mit offene</w:t>
            </w:r>
            <w:r w:rsidR="00457C7C">
              <w:t>m</w:t>
            </w:r>
            <w:r w:rsidR="00443A53">
              <w:t xml:space="preserve"> Ende, oder vergleichbar</w:t>
            </w:r>
          </w:p>
        </w:tc>
        <w:tc>
          <w:tcPr>
            <w:tcW w:w="1514" w:type="dxa"/>
          </w:tcPr>
          <w:p w14:paraId="7D3D8F9E" w14:textId="77777777" w:rsidR="00E672F7" w:rsidRPr="00CF37F7" w:rsidRDefault="00E672F7" w:rsidP="00252177"/>
        </w:tc>
        <w:tc>
          <w:tcPr>
            <w:tcW w:w="1603" w:type="dxa"/>
          </w:tcPr>
          <w:p w14:paraId="3DBB9DC1" w14:textId="77777777" w:rsidR="00E672F7" w:rsidRPr="00CF37F7" w:rsidRDefault="00E672F7" w:rsidP="00252177"/>
        </w:tc>
        <w:tc>
          <w:tcPr>
            <w:tcW w:w="2380" w:type="dxa"/>
          </w:tcPr>
          <w:p w14:paraId="3CBC8047" w14:textId="77777777" w:rsidR="00E672F7" w:rsidRPr="00CF37F7" w:rsidRDefault="00E672F7" w:rsidP="00252177"/>
        </w:tc>
      </w:tr>
      <w:tr w:rsidR="00E672F7" w:rsidRPr="00CF37F7" w14:paraId="50F69452" w14:textId="2691F624" w:rsidTr="006557B8">
        <w:tc>
          <w:tcPr>
            <w:tcW w:w="1113" w:type="dxa"/>
            <w:shd w:val="clear" w:color="auto" w:fill="FFFFFF" w:themeFill="background1"/>
          </w:tcPr>
          <w:p w14:paraId="4A2C7FD0" w14:textId="7477A0A5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283030CC" w14:textId="5D6C4E4D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1 Stück </w:t>
            </w:r>
            <w:r w:rsidR="00F50C47">
              <w:t xml:space="preserve">Hydraulisches Schneidgerät </w:t>
            </w:r>
            <w:r>
              <w:t>DIN EN 13204</w:t>
            </w:r>
            <w:r w:rsidR="00F50C47">
              <w:t xml:space="preserve"> Typ Fa. WEBER RS</w:t>
            </w:r>
            <w:r w:rsidR="00D53202">
              <w:t>C</w:t>
            </w:r>
            <w:r w:rsidR="00F50C47">
              <w:t xml:space="preserve"> 1</w:t>
            </w:r>
            <w:r w:rsidR="006557B8">
              <w:t>70</w:t>
            </w:r>
            <w:r w:rsidR="00F50C47">
              <w:t xml:space="preserve"> Plus </w:t>
            </w:r>
            <w:r w:rsidR="006557B8">
              <w:t>E</w:t>
            </w:r>
            <w:r w:rsidR="00F50C47">
              <w:t>-Force</w:t>
            </w:r>
            <w:r w:rsidR="004D45FC">
              <w:t>3</w:t>
            </w:r>
            <w:r w:rsidR="00F50C47">
              <w:t>, oder vergleichbar</w:t>
            </w:r>
          </w:p>
        </w:tc>
        <w:tc>
          <w:tcPr>
            <w:tcW w:w="1514" w:type="dxa"/>
          </w:tcPr>
          <w:p w14:paraId="5BCCBA9B" w14:textId="77777777" w:rsidR="00E672F7" w:rsidRPr="00CF37F7" w:rsidRDefault="00E672F7" w:rsidP="00252177"/>
        </w:tc>
        <w:tc>
          <w:tcPr>
            <w:tcW w:w="1603" w:type="dxa"/>
          </w:tcPr>
          <w:p w14:paraId="581FA480" w14:textId="77777777" w:rsidR="00E672F7" w:rsidRPr="00CF37F7" w:rsidRDefault="00E672F7" w:rsidP="00252177"/>
        </w:tc>
        <w:tc>
          <w:tcPr>
            <w:tcW w:w="2380" w:type="dxa"/>
          </w:tcPr>
          <w:p w14:paraId="489C8E75" w14:textId="1A78F46A" w:rsidR="00E672F7" w:rsidRPr="00CF37F7" w:rsidRDefault="00E672F7" w:rsidP="00252177"/>
        </w:tc>
      </w:tr>
      <w:tr w:rsidR="00E672F7" w:rsidRPr="00CF37F7" w14:paraId="03DE9E90" w14:textId="3911EE01" w:rsidTr="004D45FC">
        <w:tc>
          <w:tcPr>
            <w:tcW w:w="1113" w:type="dxa"/>
            <w:shd w:val="clear" w:color="auto" w:fill="FFFFFF" w:themeFill="background1"/>
          </w:tcPr>
          <w:p w14:paraId="1EA4F51E" w14:textId="52EADAF9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395C45E2" w14:textId="5A2B9826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1 Stück </w:t>
            </w:r>
            <w:r w:rsidR="00F50C47">
              <w:t>Hydraulisches Spreizgerät</w:t>
            </w:r>
            <w:r>
              <w:t xml:space="preserve"> DIN </w:t>
            </w:r>
            <w:r w:rsidR="00F50C47">
              <w:t xml:space="preserve">EN </w:t>
            </w:r>
            <w:r>
              <w:t>13204</w:t>
            </w:r>
            <w:r w:rsidR="00F50C47">
              <w:t xml:space="preserve"> Typ Fa. WEBER SP 50 BS </w:t>
            </w:r>
            <w:r w:rsidR="004D45FC">
              <w:t>E-Force3</w:t>
            </w:r>
            <w:r w:rsidR="00317CD2">
              <w:t xml:space="preserve"> mit austauschbaren Mess</w:t>
            </w:r>
            <w:r w:rsidR="007D6113">
              <w:t>ereinsätzen</w:t>
            </w:r>
            <w:r w:rsidR="00F50C47">
              <w:t xml:space="preserve">, oder vergleichbar </w:t>
            </w:r>
          </w:p>
        </w:tc>
        <w:tc>
          <w:tcPr>
            <w:tcW w:w="1514" w:type="dxa"/>
          </w:tcPr>
          <w:p w14:paraId="23F1BB9B" w14:textId="77777777" w:rsidR="00E672F7" w:rsidRPr="00CF37F7" w:rsidRDefault="00E672F7" w:rsidP="00252177"/>
        </w:tc>
        <w:tc>
          <w:tcPr>
            <w:tcW w:w="1603" w:type="dxa"/>
          </w:tcPr>
          <w:p w14:paraId="0BB6EE3F" w14:textId="77777777" w:rsidR="00E672F7" w:rsidRPr="00CF37F7" w:rsidRDefault="00E672F7" w:rsidP="00252177"/>
        </w:tc>
        <w:tc>
          <w:tcPr>
            <w:tcW w:w="2380" w:type="dxa"/>
          </w:tcPr>
          <w:p w14:paraId="7FE46B7C" w14:textId="1C2DDDB4" w:rsidR="00E672F7" w:rsidRPr="00CF37F7" w:rsidRDefault="00E672F7" w:rsidP="00252177"/>
        </w:tc>
      </w:tr>
      <w:tr w:rsidR="00C07129" w:rsidRPr="006811A0" w14:paraId="681B3C28" w14:textId="77777777" w:rsidTr="00096E6F">
        <w:tc>
          <w:tcPr>
            <w:tcW w:w="1113" w:type="dxa"/>
            <w:shd w:val="clear" w:color="auto" w:fill="FFFFFF" w:themeFill="background1"/>
          </w:tcPr>
          <w:p w14:paraId="2ECE4BC3" w14:textId="4831CA73" w:rsidR="00C07129" w:rsidRPr="00C9768E" w:rsidRDefault="00C07129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3B3D45C4" w14:textId="3EAD087E" w:rsidR="00C07129" w:rsidRPr="006811A0" w:rsidRDefault="00C07129" w:rsidP="00252177">
            <w:pPr>
              <w:tabs>
                <w:tab w:val="left" w:pos="460"/>
              </w:tabs>
            </w:pPr>
            <w:r w:rsidRPr="006811A0">
              <w:t>1 Stück Hydraulikag</w:t>
            </w:r>
            <w:r w:rsidR="006811A0" w:rsidRPr="006811A0">
              <w:t xml:space="preserve">gregat </w:t>
            </w:r>
            <w:r w:rsidR="0061522D">
              <w:t xml:space="preserve">DIN EN 13204 </w:t>
            </w:r>
            <w:r w:rsidR="003B56F0">
              <w:t xml:space="preserve">Motorpumpe </w:t>
            </w:r>
            <w:r w:rsidR="006811A0" w:rsidRPr="006811A0">
              <w:t>Typ Fa. WEBE</w:t>
            </w:r>
            <w:r w:rsidR="006811A0">
              <w:t xml:space="preserve">R </w:t>
            </w:r>
            <w:r w:rsidR="0055095D">
              <w:t>B</w:t>
            </w:r>
            <w:r w:rsidR="006811A0">
              <w:t xml:space="preserve">-COMPACT </w:t>
            </w:r>
            <w:r w:rsidR="00E82540">
              <w:t xml:space="preserve">ECO </w:t>
            </w:r>
            <w:r w:rsidR="006811A0">
              <w:t>XL</w:t>
            </w:r>
            <w:r w:rsidR="00096E6F">
              <w:t xml:space="preserve"> 28V Akkubetrieb</w:t>
            </w:r>
            <w:r w:rsidR="006811A0">
              <w:t>, oder vergleichbar</w:t>
            </w:r>
          </w:p>
        </w:tc>
        <w:tc>
          <w:tcPr>
            <w:tcW w:w="1514" w:type="dxa"/>
          </w:tcPr>
          <w:p w14:paraId="38AA4672" w14:textId="77777777" w:rsidR="00C07129" w:rsidRPr="006811A0" w:rsidRDefault="00C07129" w:rsidP="00252177"/>
        </w:tc>
        <w:tc>
          <w:tcPr>
            <w:tcW w:w="1603" w:type="dxa"/>
          </w:tcPr>
          <w:p w14:paraId="775D5FDF" w14:textId="77777777" w:rsidR="00C07129" w:rsidRPr="006811A0" w:rsidRDefault="00C07129" w:rsidP="00252177"/>
        </w:tc>
        <w:tc>
          <w:tcPr>
            <w:tcW w:w="2380" w:type="dxa"/>
          </w:tcPr>
          <w:p w14:paraId="5433F3C2" w14:textId="0003C964" w:rsidR="00C07129" w:rsidRPr="006811A0" w:rsidRDefault="00C07129" w:rsidP="00252177"/>
        </w:tc>
      </w:tr>
      <w:tr w:rsidR="00E672F7" w:rsidRPr="00CF37F7" w14:paraId="4A61CBDD" w14:textId="78FC6D0E" w:rsidTr="001B2258">
        <w:tc>
          <w:tcPr>
            <w:tcW w:w="1113" w:type="dxa"/>
          </w:tcPr>
          <w:p w14:paraId="0E75AC38" w14:textId="54021A6A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535C92C5" w14:textId="5F655283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1 Stück </w:t>
            </w:r>
            <w:proofErr w:type="spellStart"/>
            <w:r>
              <w:t>Schwelleraufsatz</w:t>
            </w:r>
            <w:proofErr w:type="spellEnd"/>
            <w:r w:rsidR="00102A86">
              <w:t xml:space="preserve"> Typ </w:t>
            </w:r>
            <w:r w:rsidR="004F3A6A">
              <w:t xml:space="preserve">Fa. </w:t>
            </w:r>
            <w:r w:rsidR="00102A86">
              <w:t>W</w:t>
            </w:r>
            <w:r w:rsidR="00413D0C">
              <w:t>EBER</w:t>
            </w:r>
            <w:r w:rsidR="00102A86">
              <w:t xml:space="preserve">, oder Vergleichbar </w:t>
            </w:r>
          </w:p>
        </w:tc>
        <w:tc>
          <w:tcPr>
            <w:tcW w:w="1514" w:type="dxa"/>
          </w:tcPr>
          <w:p w14:paraId="217772C6" w14:textId="77777777" w:rsidR="00E672F7" w:rsidRPr="00CF37F7" w:rsidRDefault="00E672F7" w:rsidP="00252177"/>
        </w:tc>
        <w:tc>
          <w:tcPr>
            <w:tcW w:w="1603" w:type="dxa"/>
          </w:tcPr>
          <w:p w14:paraId="7E7ADC49" w14:textId="77777777" w:rsidR="00E672F7" w:rsidRPr="00CF37F7" w:rsidRDefault="00E672F7" w:rsidP="00252177"/>
        </w:tc>
        <w:tc>
          <w:tcPr>
            <w:tcW w:w="2380" w:type="dxa"/>
          </w:tcPr>
          <w:p w14:paraId="06F0996A" w14:textId="1914CF16" w:rsidR="00E672F7" w:rsidRPr="00CF37F7" w:rsidRDefault="00E672F7" w:rsidP="00252177"/>
        </w:tc>
      </w:tr>
      <w:tr w:rsidR="003048E8" w:rsidRPr="00CF37F7" w14:paraId="66EF80E6" w14:textId="77777777" w:rsidTr="001B2258">
        <w:tc>
          <w:tcPr>
            <w:tcW w:w="1113" w:type="dxa"/>
          </w:tcPr>
          <w:p w14:paraId="567A0818" w14:textId="6D377749" w:rsidR="003048E8" w:rsidRPr="00C9768E" w:rsidRDefault="003048E8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229551B8" w14:textId="07EFB869" w:rsidR="003048E8" w:rsidRDefault="003048E8" w:rsidP="00252177">
            <w:pPr>
              <w:tabs>
                <w:tab w:val="left" w:pos="460"/>
              </w:tabs>
            </w:pPr>
            <w:r>
              <w:t>1 Stück Druckplatte Typ Fa. WEBER Druckplatte vorne, oder vergleichbar</w:t>
            </w:r>
          </w:p>
        </w:tc>
        <w:tc>
          <w:tcPr>
            <w:tcW w:w="1514" w:type="dxa"/>
          </w:tcPr>
          <w:p w14:paraId="556CC0E1" w14:textId="77777777" w:rsidR="003048E8" w:rsidRPr="00CF37F7" w:rsidRDefault="003048E8" w:rsidP="00252177"/>
        </w:tc>
        <w:tc>
          <w:tcPr>
            <w:tcW w:w="1603" w:type="dxa"/>
          </w:tcPr>
          <w:p w14:paraId="48306B0E" w14:textId="77777777" w:rsidR="003048E8" w:rsidRPr="00CF37F7" w:rsidRDefault="003048E8" w:rsidP="00252177"/>
        </w:tc>
        <w:tc>
          <w:tcPr>
            <w:tcW w:w="2380" w:type="dxa"/>
          </w:tcPr>
          <w:p w14:paraId="0487C078" w14:textId="7C8A425A" w:rsidR="003048E8" w:rsidRPr="00CF37F7" w:rsidRDefault="003048E8" w:rsidP="00252177"/>
        </w:tc>
      </w:tr>
      <w:tr w:rsidR="003048E8" w:rsidRPr="00CF37F7" w14:paraId="6AE43076" w14:textId="77777777" w:rsidTr="001B2258">
        <w:tc>
          <w:tcPr>
            <w:tcW w:w="1113" w:type="dxa"/>
          </w:tcPr>
          <w:p w14:paraId="3D1825C4" w14:textId="5091C759" w:rsidR="003048E8" w:rsidRPr="00C9768E" w:rsidRDefault="003048E8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26D9B94" w14:textId="48D1B98B" w:rsidR="003048E8" w:rsidRDefault="008E1995" w:rsidP="00252177">
            <w:pPr>
              <w:tabs>
                <w:tab w:val="left" w:pos="460"/>
              </w:tabs>
            </w:pPr>
            <w:r>
              <w:t xml:space="preserve">1 Stück Druckplatte Typ Fa. WEBER Druckplatte hinten, oder vergleichbar </w:t>
            </w:r>
          </w:p>
        </w:tc>
        <w:tc>
          <w:tcPr>
            <w:tcW w:w="1514" w:type="dxa"/>
          </w:tcPr>
          <w:p w14:paraId="21F672A1" w14:textId="77777777" w:rsidR="003048E8" w:rsidRPr="00CF37F7" w:rsidRDefault="003048E8" w:rsidP="00252177"/>
        </w:tc>
        <w:tc>
          <w:tcPr>
            <w:tcW w:w="1603" w:type="dxa"/>
          </w:tcPr>
          <w:p w14:paraId="0698599E" w14:textId="77777777" w:rsidR="003048E8" w:rsidRPr="00CF37F7" w:rsidRDefault="003048E8" w:rsidP="00252177"/>
        </w:tc>
        <w:tc>
          <w:tcPr>
            <w:tcW w:w="2380" w:type="dxa"/>
          </w:tcPr>
          <w:p w14:paraId="1DB2AEAF" w14:textId="4EA612C1" w:rsidR="003048E8" w:rsidRPr="00CF37F7" w:rsidRDefault="003048E8" w:rsidP="00252177"/>
        </w:tc>
      </w:tr>
      <w:tr w:rsidR="00E672F7" w:rsidRPr="00CF37F7" w14:paraId="2229C8B8" w14:textId="1676ED9F" w:rsidTr="001B2258">
        <w:tc>
          <w:tcPr>
            <w:tcW w:w="1113" w:type="dxa"/>
          </w:tcPr>
          <w:p w14:paraId="6E64895F" w14:textId="64035C9E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21F6E432" w14:textId="50D19AE7" w:rsidR="00E672F7" w:rsidRPr="00CF37F7" w:rsidRDefault="00E672F7" w:rsidP="00252177">
            <w:pPr>
              <w:tabs>
                <w:tab w:val="left" w:pos="460"/>
              </w:tabs>
            </w:pPr>
            <w:r>
              <w:t>1 Stück Schutzdeckenset</w:t>
            </w:r>
            <w:r w:rsidR="004F3A6A">
              <w:t xml:space="preserve"> Typ Fa. W</w:t>
            </w:r>
            <w:r w:rsidR="00413D0C">
              <w:t>EBER</w:t>
            </w:r>
            <w:r w:rsidR="004F3A6A">
              <w:t xml:space="preserve"> </w:t>
            </w:r>
            <w:r w:rsidR="00E609A0">
              <w:t>Patientenschutzset SAFE</w:t>
            </w:r>
            <w:r w:rsidR="004F3A6A">
              <w:t xml:space="preserve">, oder vergleichbar </w:t>
            </w:r>
          </w:p>
        </w:tc>
        <w:tc>
          <w:tcPr>
            <w:tcW w:w="1514" w:type="dxa"/>
          </w:tcPr>
          <w:p w14:paraId="179D251D" w14:textId="77777777" w:rsidR="00E672F7" w:rsidRPr="00CF37F7" w:rsidRDefault="00E672F7" w:rsidP="00252177"/>
        </w:tc>
        <w:tc>
          <w:tcPr>
            <w:tcW w:w="1603" w:type="dxa"/>
          </w:tcPr>
          <w:p w14:paraId="02A57FF0" w14:textId="77777777" w:rsidR="00E672F7" w:rsidRPr="00CF37F7" w:rsidRDefault="00E672F7" w:rsidP="00252177"/>
        </w:tc>
        <w:tc>
          <w:tcPr>
            <w:tcW w:w="2380" w:type="dxa"/>
          </w:tcPr>
          <w:p w14:paraId="6B86A4E1" w14:textId="185C01A0" w:rsidR="00E672F7" w:rsidRPr="00CF37F7" w:rsidRDefault="00E672F7" w:rsidP="00252177"/>
        </w:tc>
      </w:tr>
      <w:tr w:rsidR="00E672F7" w:rsidRPr="00CF37F7" w14:paraId="6ECB21CF" w14:textId="27704DD1" w:rsidTr="001B2258">
        <w:tc>
          <w:tcPr>
            <w:tcW w:w="1113" w:type="dxa"/>
          </w:tcPr>
          <w:p w14:paraId="38060CF8" w14:textId="0B14FABD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5B2C5391" w14:textId="6122C88B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4 Stück Unterbaublöcke Holz </w:t>
            </w:r>
            <w:r w:rsidR="00B77D75">
              <w:t>Typ Fa</w:t>
            </w:r>
            <w:r w:rsidR="00F63F88">
              <w:t>.</w:t>
            </w:r>
            <w:r w:rsidR="00B77D75">
              <w:t xml:space="preserve"> Weber </w:t>
            </w:r>
            <w:proofErr w:type="spellStart"/>
            <w:r w:rsidR="00B77D75">
              <w:t>Stabpack</w:t>
            </w:r>
            <w:proofErr w:type="spellEnd"/>
            <w:r w:rsidR="00B77D75">
              <w:t>, oder vergleichbar</w:t>
            </w:r>
          </w:p>
        </w:tc>
        <w:tc>
          <w:tcPr>
            <w:tcW w:w="1514" w:type="dxa"/>
          </w:tcPr>
          <w:p w14:paraId="4E8EDAD6" w14:textId="77777777" w:rsidR="00E672F7" w:rsidRPr="00CF37F7" w:rsidRDefault="00E672F7" w:rsidP="00252177"/>
        </w:tc>
        <w:tc>
          <w:tcPr>
            <w:tcW w:w="1603" w:type="dxa"/>
          </w:tcPr>
          <w:p w14:paraId="596E1291" w14:textId="77777777" w:rsidR="00E672F7" w:rsidRPr="00CF37F7" w:rsidRDefault="00E672F7" w:rsidP="00252177"/>
        </w:tc>
        <w:tc>
          <w:tcPr>
            <w:tcW w:w="2380" w:type="dxa"/>
          </w:tcPr>
          <w:p w14:paraId="1A660AFE" w14:textId="2CD1BD50" w:rsidR="00E672F7" w:rsidRPr="00CF37F7" w:rsidRDefault="00E672F7" w:rsidP="00252177"/>
        </w:tc>
      </w:tr>
      <w:tr w:rsidR="00E672F7" w:rsidRPr="00CF37F7" w14:paraId="5726BDCB" w14:textId="57C0715D" w:rsidTr="001B2258">
        <w:tc>
          <w:tcPr>
            <w:tcW w:w="1113" w:type="dxa"/>
          </w:tcPr>
          <w:p w14:paraId="01DCF9F0" w14:textId="50BA8396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156D29DB" w14:textId="6B1F4E4B" w:rsidR="00E672F7" w:rsidRPr="00CF37F7" w:rsidRDefault="00E672F7" w:rsidP="00252177">
            <w:pPr>
              <w:tabs>
                <w:tab w:val="left" w:pos="460"/>
              </w:tabs>
            </w:pPr>
            <w:r>
              <w:t>1 Stück Absaugvorrichtung für Kraftstoff</w:t>
            </w:r>
          </w:p>
        </w:tc>
        <w:tc>
          <w:tcPr>
            <w:tcW w:w="1514" w:type="dxa"/>
          </w:tcPr>
          <w:p w14:paraId="17EB7CD9" w14:textId="77777777" w:rsidR="00E672F7" w:rsidRPr="00CF37F7" w:rsidRDefault="00E672F7" w:rsidP="00252177"/>
        </w:tc>
        <w:tc>
          <w:tcPr>
            <w:tcW w:w="1603" w:type="dxa"/>
          </w:tcPr>
          <w:p w14:paraId="4021437C" w14:textId="77777777" w:rsidR="00E672F7" w:rsidRPr="00CF37F7" w:rsidRDefault="00E672F7" w:rsidP="00252177"/>
        </w:tc>
        <w:tc>
          <w:tcPr>
            <w:tcW w:w="2380" w:type="dxa"/>
          </w:tcPr>
          <w:p w14:paraId="0CC9D461" w14:textId="6FD25C04" w:rsidR="00E672F7" w:rsidRPr="00CF37F7" w:rsidRDefault="00E672F7" w:rsidP="00252177"/>
        </w:tc>
      </w:tr>
      <w:tr w:rsidR="00E672F7" w:rsidRPr="00CF37F7" w14:paraId="16D2792D" w14:textId="35E54DAD" w:rsidTr="001B2258">
        <w:tc>
          <w:tcPr>
            <w:tcW w:w="1113" w:type="dxa"/>
          </w:tcPr>
          <w:p w14:paraId="044BF51C" w14:textId="1509DBBE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7592BABB" w14:textId="438218CF" w:rsidR="00E672F7" w:rsidRPr="00CF37F7" w:rsidRDefault="00EE648B" w:rsidP="00252177">
            <w:pPr>
              <w:tabs>
                <w:tab w:val="left" w:pos="460"/>
              </w:tabs>
            </w:pPr>
            <w:r>
              <w:t>1 Stück Reservekraftstoffkanister aus Stahlblech 20</w:t>
            </w:r>
            <w:r w:rsidR="00DE1ED2">
              <w:t>L</w:t>
            </w:r>
            <w:r>
              <w:t xml:space="preserve"> Inhalt mit unverlierbarem Verschluss</w:t>
            </w:r>
            <w:r w:rsidR="00DE1ED2">
              <w:t>,</w:t>
            </w:r>
            <w:r>
              <w:t xml:space="preserve"> Farbe rot</w:t>
            </w:r>
          </w:p>
        </w:tc>
        <w:tc>
          <w:tcPr>
            <w:tcW w:w="1514" w:type="dxa"/>
          </w:tcPr>
          <w:p w14:paraId="19128256" w14:textId="77777777" w:rsidR="00E672F7" w:rsidRPr="00CF37F7" w:rsidRDefault="00E672F7" w:rsidP="00252177"/>
        </w:tc>
        <w:tc>
          <w:tcPr>
            <w:tcW w:w="1603" w:type="dxa"/>
          </w:tcPr>
          <w:p w14:paraId="761ECE04" w14:textId="77777777" w:rsidR="00E672F7" w:rsidRPr="00CF37F7" w:rsidRDefault="00E672F7" w:rsidP="00252177"/>
        </w:tc>
        <w:tc>
          <w:tcPr>
            <w:tcW w:w="2380" w:type="dxa"/>
          </w:tcPr>
          <w:p w14:paraId="38E1C7C8" w14:textId="7A81B819" w:rsidR="00E672F7" w:rsidRPr="00CF37F7" w:rsidRDefault="00E672F7" w:rsidP="00252177"/>
        </w:tc>
      </w:tr>
      <w:tr w:rsidR="00E672F7" w:rsidRPr="00CF37F7" w14:paraId="16E04F7A" w14:textId="72994FEF" w:rsidTr="001B2258">
        <w:tc>
          <w:tcPr>
            <w:tcW w:w="1113" w:type="dxa"/>
          </w:tcPr>
          <w:p w14:paraId="63784914" w14:textId="2E2F0FF6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189877BC" w14:textId="66196C83" w:rsidR="00E672F7" w:rsidRPr="00CF37F7" w:rsidRDefault="00E672F7" w:rsidP="00252177">
            <w:pPr>
              <w:tabs>
                <w:tab w:val="left" w:pos="460"/>
              </w:tabs>
            </w:pPr>
            <w:r>
              <w:t>1 Stück Satz Hebekissen</w:t>
            </w:r>
            <w:r w:rsidR="008B721E">
              <w:t>satz 8</w:t>
            </w:r>
            <w:r w:rsidR="00890CB7">
              <w:t xml:space="preserve"> </w:t>
            </w:r>
            <w:r w:rsidR="008B721E">
              <w:t>bar</w:t>
            </w:r>
            <w:r>
              <w:t xml:space="preserve"> HLF DIN 13731</w:t>
            </w:r>
            <w:r w:rsidR="008B721E">
              <w:t xml:space="preserve"> Typ Fa. WEBER mit Dichtkissen Flat Bag </w:t>
            </w:r>
            <w:r w:rsidR="00C613F6">
              <w:t>W</w:t>
            </w:r>
            <w:r w:rsidR="00210104">
              <w:t>10</w:t>
            </w:r>
            <w:r w:rsidR="008B721E">
              <w:t xml:space="preserve"> und </w:t>
            </w:r>
            <w:r w:rsidR="00C613F6">
              <w:t>W</w:t>
            </w:r>
            <w:r w:rsidR="008B721E">
              <w:t>20</w:t>
            </w:r>
            <w:r w:rsidR="003B71BA">
              <w:t>, Steuerarmatur und Druckminderer</w:t>
            </w:r>
            <w:r w:rsidR="008B721E">
              <w:t xml:space="preserve">, oder vergleichbar </w:t>
            </w:r>
          </w:p>
        </w:tc>
        <w:tc>
          <w:tcPr>
            <w:tcW w:w="1514" w:type="dxa"/>
          </w:tcPr>
          <w:p w14:paraId="2C361741" w14:textId="77777777" w:rsidR="00E672F7" w:rsidRPr="00CF37F7" w:rsidRDefault="00E672F7" w:rsidP="00252177"/>
        </w:tc>
        <w:tc>
          <w:tcPr>
            <w:tcW w:w="1603" w:type="dxa"/>
          </w:tcPr>
          <w:p w14:paraId="3226D5AE" w14:textId="77777777" w:rsidR="00E672F7" w:rsidRPr="00CF37F7" w:rsidRDefault="00E672F7" w:rsidP="00252177"/>
        </w:tc>
        <w:tc>
          <w:tcPr>
            <w:tcW w:w="2380" w:type="dxa"/>
          </w:tcPr>
          <w:p w14:paraId="7E9C793C" w14:textId="2F03C533" w:rsidR="00E672F7" w:rsidRPr="00CF37F7" w:rsidRDefault="00E672F7" w:rsidP="00252177"/>
        </w:tc>
      </w:tr>
      <w:tr w:rsidR="00E672F7" w:rsidRPr="00CF37F7" w14:paraId="34414049" w14:textId="4F82744D" w:rsidTr="001B2258">
        <w:tc>
          <w:tcPr>
            <w:tcW w:w="1113" w:type="dxa"/>
          </w:tcPr>
          <w:p w14:paraId="32707A73" w14:textId="5250CAE4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20166D03" w14:textId="70EC8C1F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1 Stück Belüftungsgerät </w:t>
            </w:r>
            <w:r w:rsidR="00367AF0">
              <w:t>akkubetrieben</w:t>
            </w:r>
            <w:r w:rsidR="0088425F">
              <w:t>,</w:t>
            </w:r>
            <w:r w:rsidR="00367AF0">
              <w:t xml:space="preserve"> Typ LEADER </w:t>
            </w:r>
            <w:proofErr w:type="spellStart"/>
            <w:r w:rsidR="00367AF0">
              <w:t>BatFan</w:t>
            </w:r>
            <w:proofErr w:type="spellEnd"/>
            <w:r w:rsidR="00367AF0">
              <w:t xml:space="preserve"> M, oder vergleichbar</w:t>
            </w:r>
          </w:p>
        </w:tc>
        <w:tc>
          <w:tcPr>
            <w:tcW w:w="1514" w:type="dxa"/>
          </w:tcPr>
          <w:p w14:paraId="1760E0C3" w14:textId="77777777" w:rsidR="00E672F7" w:rsidRPr="00CF37F7" w:rsidRDefault="00E672F7" w:rsidP="00252177"/>
        </w:tc>
        <w:tc>
          <w:tcPr>
            <w:tcW w:w="1603" w:type="dxa"/>
          </w:tcPr>
          <w:p w14:paraId="7A9B560E" w14:textId="77777777" w:rsidR="00E672F7" w:rsidRPr="00CF37F7" w:rsidRDefault="00E672F7" w:rsidP="00252177"/>
        </w:tc>
        <w:tc>
          <w:tcPr>
            <w:tcW w:w="2380" w:type="dxa"/>
          </w:tcPr>
          <w:p w14:paraId="5AB47E5F" w14:textId="3BFB4EC9" w:rsidR="00E672F7" w:rsidRPr="00CF37F7" w:rsidRDefault="00E672F7" w:rsidP="00252177"/>
        </w:tc>
      </w:tr>
      <w:tr w:rsidR="00367AF0" w:rsidRPr="00CF37F7" w14:paraId="5AC653BA" w14:textId="77777777" w:rsidTr="001B2258">
        <w:tc>
          <w:tcPr>
            <w:tcW w:w="1113" w:type="dxa"/>
          </w:tcPr>
          <w:p w14:paraId="3F9591EE" w14:textId="0437B47C" w:rsidR="00367AF0" w:rsidRPr="00C9768E" w:rsidRDefault="00367AF0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80C1E0B" w14:textId="12C62788" w:rsidR="00367AF0" w:rsidRDefault="00367AF0" w:rsidP="00252177">
            <w:pPr>
              <w:tabs>
                <w:tab w:val="left" w:pos="460"/>
              </w:tabs>
            </w:pPr>
            <w:r>
              <w:t xml:space="preserve">2 Stück </w:t>
            </w:r>
            <w:proofErr w:type="spellStart"/>
            <w:r>
              <w:t>LiIon</w:t>
            </w:r>
            <w:proofErr w:type="spellEnd"/>
            <w:r>
              <w:t xml:space="preserve">-Akku MILWAUKEE M18 18V 12Ah für Belüftungsgerät LEADER </w:t>
            </w:r>
            <w:proofErr w:type="spellStart"/>
            <w:r>
              <w:t>BatFan</w:t>
            </w:r>
            <w:proofErr w:type="spellEnd"/>
            <w:r>
              <w:t xml:space="preserve"> M , oder vergleichbar</w:t>
            </w:r>
          </w:p>
        </w:tc>
        <w:tc>
          <w:tcPr>
            <w:tcW w:w="1514" w:type="dxa"/>
          </w:tcPr>
          <w:p w14:paraId="33E969E2" w14:textId="77777777" w:rsidR="00367AF0" w:rsidRPr="00CF37F7" w:rsidRDefault="00367AF0" w:rsidP="00252177"/>
        </w:tc>
        <w:tc>
          <w:tcPr>
            <w:tcW w:w="1603" w:type="dxa"/>
          </w:tcPr>
          <w:p w14:paraId="1C8FCD6F" w14:textId="77777777" w:rsidR="00367AF0" w:rsidRPr="00CF37F7" w:rsidRDefault="00367AF0" w:rsidP="00252177"/>
        </w:tc>
        <w:tc>
          <w:tcPr>
            <w:tcW w:w="2380" w:type="dxa"/>
          </w:tcPr>
          <w:p w14:paraId="53C8D5FE" w14:textId="48219526" w:rsidR="00367AF0" w:rsidRPr="00CF37F7" w:rsidRDefault="00367AF0" w:rsidP="00252177"/>
        </w:tc>
      </w:tr>
      <w:tr w:rsidR="00E672F7" w:rsidRPr="00CF37F7" w14:paraId="05A0C01C" w14:textId="5960D887" w:rsidTr="001B2258">
        <w:tc>
          <w:tcPr>
            <w:tcW w:w="1113" w:type="dxa"/>
          </w:tcPr>
          <w:p w14:paraId="464C0B42" w14:textId="442FB78C" w:rsidR="00E672F7" w:rsidRPr="00C9768E" w:rsidRDefault="00E672F7" w:rsidP="00C9768E">
            <w:pPr>
              <w:pStyle w:val="Listenabsatz"/>
            </w:pPr>
          </w:p>
        </w:tc>
        <w:tc>
          <w:tcPr>
            <w:tcW w:w="3450" w:type="dxa"/>
          </w:tcPr>
          <w:p w14:paraId="6E58BB8A" w14:textId="18F1CED4" w:rsidR="00E672F7" w:rsidRPr="00CF37F7" w:rsidRDefault="00E672F7" w:rsidP="00252177">
            <w:pPr>
              <w:tabs>
                <w:tab w:val="left" w:pos="460"/>
              </w:tabs>
            </w:pPr>
          </w:p>
        </w:tc>
        <w:tc>
          <w:tcPr>
            <w:tcW w:w="1514" w:type="dxa"/>
          </w:tcPr>
          <w:p w14:paraId="5D1F91CB" w14:textId="77777777" w:rsidR="00E672F7" w:rsidRPr="00CF37F7" w:rsidRDefault="00E672F7" w:rsidP="00252177"/>
        </w:tc>
        <w:tc>
          <w:tcPr>
            <w:tcW w:w="1603" w:type="dxa"/>
          </w:tcPr>
          <w:p w14:paraId="1F2911E8" w14:textId="77777777" w:rsidR="00E672F7" w:rsidRPr="00CF37F7" w:rsidRDefault="00E672F7" w:rsidP="00252177"/>
        </w:tc>
        <w:tc>
          <w:tcPr>
            <w:tcW w:w="2380" w:type="dxa"/>
          </w:tcPr>
          <w:p w14:paraId="735FA0F6" w14:textId="77777777" w:rsidR="00E672F7" w:rsidRPr="00CF37F7" w:rsidRDefault="00E672F7" w:rsidP="00252177"/>
        </w:tc>
      </w:tr>
      <w:tr w:rsidR="00E672F7" w:rsidRPr="00CF37F7" w14:paraId="072ED1C2" w14:textId="36AEE91D" w:rsidTr="001B2258">
        <w:tc>
          <w:tcPr>
            <w:tcW w:w="1113" w:type="dxa"/>
          </w:tcPr>
          <w:p w14:paraId="02F6A8F3" w14:textId="536BADC6" w:rsidR="00E672F7" w:rsidRPr="00C9768E" w:rsidRDefault="00E672F7" w:rsidP="00C9768E">
            <w:pPr>
              <w:pStyle w:val="Listenabsatz"/>
            </w:pPr>
          </w:p>
        </w:tc>
        <w:tc>
          <w:tcPr>
            <w:tcW w:w="3450" w:type="dxa"/>
          </w:tcPr>
          <w:p w14:paraId="4BBC1D49" w14:textId="5141996E" w:rsidR="00E672F7" w:rsidRPr="0087538B" w:rsidRDefault="00E672F7" w:rsidP="0087538B">
            <w:pPr>
              <w:pStyle w:val="berschrift2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Handwerkszeug und Messgeräte </w:t>
            </w:r>
          </w:p>
        </w:tc>
        <w:tc>
          <w:tcPr>
            <w:tcW w:w="1514" w:type="dxa"/>
          </w:tcPr>
          <w:p w14:paraId="0ABC5D68" w14:textId="77777777" w:rsidR="00E672F7" w:rsidRPr="00CF37F7" w:rsidRDefault="00E672F7" w:rsidP="00252177"/>
        </w:tc>
        <w:tc>
          <w:tcPr>
            <w:tcW w:w="1603" w:type="dxa"/>
          </w:tcPr>
          <w:p w14:paraId="775807C4" w14:textId="77777777" w:rsidR="00E672F7" w:rsidRPr="00CF37F7" w:rsidRDefault="00E672F7" w:rsidP="00252177"/>
        </w:tc>
        <w:tc>
          <w:tcPr>
            <w:tcW w:w="2380" w:type="dxa"/>
          </w:tcPr>
          <w:p w14:paraId="6F31DF2A" w14:textId="77777777" w:rsidR="00E672F7" w:rsidRPr="00CF37F7" w:rsidRDefault="00E672F7" w:rsidP="00252177"/>
        </w:tc>
      </w:tr>
      <w:tr w:rsidR="00E672F7" w:rsidRPr="00CF37F7" w14:paraId="347509CE" w14:textId="674B4218" w:rsidTr="001B2258">
        <w:tc>
          <w:tcPr>
            <w:tcW w:w="1113" w:type="dxa"/>
          </w:tcPr>
          <w:p w14:paraId="2A31B427" w14:textId="4EF21E53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789A4100" w14:textId="37964E59" w:rsidR="00E672F7" w:rsidRDefault="00E672F7" w:rsidP="00252177">
            <w:pPr>
              <w:tabs>
                <w:tab w:val="left" w:pos="460"/>
              </w:tabs>
            </w:pPr>
            <w:r>
              <w:t xml:space="preserve">1 Stück </w:t>
            </w:r>
            <w:r w:rsidR="00E1469C">
              <w:t>m</w:t>
            </w:r>
            <w:r>
              <w:t>ultifunktionales, aus einem Stück geschmiedetes Hebel-/Brechwerkzeug, mit folgenden Eigenschaften:</w:t>
            </w:r>
          </w:p>
          <w:p w14:paraId="4FD90A3E" w14:textId="180A0219" w:rsidR="00E672F7" w:rsidRPr="008C2B48" w:rsidRDefault="00E672F7" w:rsidP="00252177">
            <w:pPr>
              <w:tabs>
                <w:tab w:val="left" w:pos="460"/>
              </w:tabs>
            </w:pPr>
            <w:r>
              <w:t xml:space="preserve">Länge etwa 750mm, korrosionsfreier Stahl oder mindestens korrosionsbeständige Oberflächenbeschichtung, </w:t>
            </w:r>
            <w:r w:rsidR="002B4EDB">
              <w:t>B</w:t>
            </w:r>
            <w:r>
              <w:t>ruchfestigkeit</w:t>
            </w:r>
            <w:r w:rsidR="00CE086E">
              <w:t>,</w:t>
            </w:r>
            <w:r>
              <w:t xml:space="preserve"> mindestens ausreichend für eine Bedienungszugkraft von 2500N, auf einer Stielseite Kuhfußklaue in einem Winkel von 30</w:t>
            </w:r>
            <w:r w:rsidRPr="0087538B">
              <w:rPr>
                <w:vertAlign w:val="super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>zum Werkzeugstiel, Klauenspalt min 18mm auf größter Breite, auf der anderen Stielseite keilförmige Querschneide und Dorn in einem Winkel von 90</w:t>
            </w:r>
            <w:r w:rsidRPr="008C2B48">
              <w:rPr>
                <w:vertAlign w:val="super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>zueinander und jeweils 90</w:t>
            </w:r>
            <w:r w:rsidRPr="008C2B48">
              <w:rPr>
                <w:vertAlign w:val="superscript"/>
              </w:rPr>
              <w:t>o</w:t>
            </w:r>
            <w:r>
              <w:t xml:space="preserve"> zum Stiel mit Schlagfläche</w:t>
            </w:r>
            <w:r w:rsidR="00CE086E">
              <w:t>,</w:t>
            </w:r>
            <w:r w:rsidR="00FD5295">
              <w:t xml:space="preserve"> Typ </w:t>
            </w:r>
            <w:r w:rsidR="00FD5295">
              <w:lastRenderedPageBreak/>
              <w:t xml:space="preserve">Weber </w:t>
            </w:r>
            <w:proofErr w:type="spellStart"/>
            <w:r w:rsidR="00FD5295">
              <w:t>Halligan</w:t>
            </w:r>
            <w:proofErr w:type="spellEnd"/>
            <w:r w:rsidR="00FD5295">
              <w:t xml:space="preserve">-Tool 770mm, oder vergleichbar </w:t>
            </w:r>
          </w:p>
        </w:tc>
        <w:tc>
          <w:tcPr>
            <w:tcW w:w="1514" w:type="dxa"/>
          </w:tcPr>
          <w:p w14:paraId="546AD0B4" w14:textId="77777777" w:rsidR="00E672F7" w:rsidRPr="00CF37F7" w:rsidRDefault="00E672F7" w:rsidP="00252177"/>
        </w:tc>
        <w:tc>
          <w:tcPr>
            <w:tcW w:w="1603" w:type="dxa"/>
          </w:tcPr>
          <w:p w14:paraId="20D55D9D" w14:textId="77777777" w:rsidR="00E672F7" w:rsidRPr="00CF37F7" w:rsidRDefault="00E672F7" w:rsidP="00252177"/>
        </w:tc>
        <w:tc>
          <w:tcPr>
            <w:tcW w:w="2380" w:type="dxa"/>
          </w:tcPr>
          <w:p w14:paraId="4D338C07" w14:textId="473B20B7" w:rsidR="00E672F7" w:rsidRPr="00CF37F7" w:rsidRDefault="00E672F7" w:rsidP="00252177"/>
        </w:tc>
      </w:tr>
      <w:tr w:rsidR="00F275E6" w:rsidRPr="00CF37F7" w14:paraId="7F8348B0" w14:textId="77777777" w:rsidTr="001B2258">
        <w:tc>
          <w:tcPr>
            <w:tcW w:w="1113" w:type="dxa"/>
          </w:tcPr>
          <w:p w14:paraId="2A74BCD2" w14:textId="4EA42127" w:rsidR="00F275E6" w:rsidRPr="00C9768E" w:rsidRDefault="00F275E6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5B7C973C" w14:textId="44064CE9" w:rsidR="00F275E6" w:rsidRDefault="00F275E6" w:rsidP="00252177">
            <w:pPr>
              <w:tabs>
                <w:tab w:val="left" w:pos="460"/>
              </w:tabs>
            </w:pPr>
            <w:r>
              <w:t>1 Stück Schlüssel für FW-Verschlüsse nach DIN EN 14384 (Dreikant)</w:t>
            </w:r>
          </w:p>
        </w:tc>
        <w:tc>
          <w:tcPr>
            <w:tcW w:w="1514" w:type="dxa"/>
          </w:tcPr>
          <w:p w14:paraId="55C2B58F" w14:textId="77777777" w:rsidR="00F275E6" w:rsidRPr="00CF37F7" w:rsidRDefault="00F275E6" w:rsidP="00252177"/>
        </w:tc>
        <w:tc>
          <w:tcPr>
            <w:tcW w:w="1603" w:type="dxa"/>
          </w:tcPr>
          <w:p w14:paraId="29BC03D8" w14:textId="77777777" w:rsidR="00F275E6" w:rsidRPr="00CF37F7" w:rsidRDefault="00F275E6" w:rsidP="00252177"/>
        </w:tc>
        <w:tc>
          <w:tcPr>
            <w:tcW w:w="2380" w:type="dxa"/>
          </w:tcPr>
          <w:p w14:paraId="05C449E6" w14:textId="34EA1417" w:rsidR="00F275E6" w:rsidRDefault="00F275E6" w:rsidP="00252177"/>
          <w:p w14:paraId="2CEC4797" w14:textId="23AED8EA" w:rsidR="002404CD" w:rsidRPr="00CF37F7" w:rsidRDefault="002404CD" w:rsidP="00252177"/>
        </w:tc>
      </w:tr>
      <w:tr w:rsidR="0051213C" w:rsidRPr="00CF37F7" w14:paraId="31F50D6F" w14:textId="77777777" w:rsidTr="001B2258">
        <w:tc>
          <w:tcPr>
            <w:tcW w:w="1113" w:type="dxa"/>
          </w:tcPr>
          <w:p w14:paraId="13F55279" w14:textId="2882A2A3" w:rsidR="0051213C" w:rsidRPr="00C9768E" w:rsidRDefault="0051213C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5699937" w14:textId="26D3AB00" w:rsidR="0051213C" w:rsidRDefault="0051213C" w:rsidP="00252177">
            <w:pPr>
              <w:tabs>
                <w:tab w:val="left" w:pos="460"/>
              </w:tabs>
            </w:pPr>
            <w:r>
              <w:t xml:space="preserve">1 Stück Tragesystem Multifunktionales Brechwerkzeug TYP PAX Tragesystem für </w:t>
            </w:r>
            <w:proofErr w:type="spellStart"/>
            <w:r>
              <w:t>Halligan</w:t>
            </w:r>
            <w:proofErr w:type="spellEnd"/>
            <w:r>
              <w:t>-Tool und Axt</w:t>
            </w:r>
            <w:r w:rsidR="005576E8">
              <w:t>, oder vergleichbar</w:t>
            </w:r>
          </w:p>
        </w:tc>
        <w:tc>
          <w:tcPr>
            <w:tcW w:w="1514" w:type="dxa"/>
          </w:tcPr>
          <w:p w14:paraId="7F27A1BA" w14:textId="77777777" w:rsidR="0051213C" w:rsidRPr="00CF37F7" w:rsidRDefault="0051213C" w:rsidP="00252177"/>
        </w:tc>
        <w:tc>
          <w:tcPr>
            <w:tcW w:w="1603" w:type="dxa"/>
          </w:tcPr>
          <w:p w14:paraId="2E74591A" w14:textId="77777777" w:rsidR="0051213C" w:rsidRPr="00CF37F7" w:rsidRDefault="0051213C" w:rsidP="00252177"/>
        </w:tc>
        <w:tc>
          <w:tcPr>
            <w:tcW w:w="2380" w:type="dxa"/>
          </w:tcPr>
          <w:p w14:paraId="408B1017" w14:textId="058F0DBD" w:rsidR="0051213C" w:rsidRPr="00CF37F7" w:rsidRDefault="0051213C" w:rsidP="00252177"/>
        </w:tc>
      </w:tr>
      <w:tr w:rsidR="00E672F7" w:rsidRPr="00CF37F7" w14:paraId="558F0992" w14:textId="4D8FC54E" w:rsidTr="001B2258">
        <w:tc>
          <w:tcPr>
            <w:tcW w:w="1113" w:type="dxa"/>
          </w:tcPr>
          <w:p w14:paraId="0905FF67" w14:textId="472AF1BD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10A94910" w14:textId="3A6B5B76" w:rsidR="00E672F7" w:rsidRPr="00CF37F7" w:rsidRDefault="00E672F7" w:rsidP="00252177">
            <w:pPr>
              <w:tabs>
                <w:tab w:val="left" w:pos="460"/>
              </w:tabs>
            </w:pPr>
            <w:r>
              <w:t>2 Stück Feuerwehraxt FA</w:t>
            </w:r>
            <w:r w:rsidR="001430A1">
              <w:t xml:space="preserve">      </w:t>
            </w:r>
            <w:r>
              <w:t xml:space="preserve"> DIN 14900</w:t>
            </w:r>
          </w:p>
        </w:tc>
        <w:tc>
          <w:tcPr>
            <w:tcW w:w="1514" w:type="dxa"/>
          </w:tcPr>
          <w:p w14:paraId="4964A4BB" w14:textId="77777777" w:rsidR="00E672F7" w:rsidRPr="00CF37F7" w:rsidRDefault="00E672F7" w:rsidP="00252177"/>
        </w:tc>
        <w:tc>
          <w:tcPr>
            <w:tcW w:w="1603" w:type="dxa"/>
          </w:tcPr>
          <w:p w14:paraId="3510836F" w14:textId="77777777" w:rsidR="00E672F7" w:rsidRPr="00CF37F7" w:rsidRDefault="00E672F7" w:rsidP="00252177"/>
        </w:tc>
        <w:tc>
          <w:tcPr>
            <w:tcW w:w="2380" w:type="dxa"/>
          </w:tcPr>
          <w:p w14:paraId="1F91163B" w14:textId="6DA30119" w:rsidR="00E672F7" w:rsidRPr="00CF37F7" w:rsidRDefault="00E672F7" w:rsidP="00252177"/>
        </w:tc>
      </w:tr>
      <w:tr w:rsidR="00E672F7" w:rsidRPr="00CF37F7" w14:paraId="109480C2" w14:textId="1C0EA78F" w:rsidTr="001B2258">
        <w:tc>
          <w:tcPr>
            <w:tcW w:w="1113" w:type="dxa"/>
          </w:tcPr>
          <w:p w14:paraId="6B6F147B" w14:textId="106403CA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1F71A8D9" w14:textId="7D70D7B3" w:rsidR="00E672F7" w:rsidRPr="00CF37F7" w:rsidRDefault="00E672F7" w:rsidP="00252177">
            <w:pPr>
              <w:tabs>
                <w:tab w:val="left" w:pos="460"/>
              </w:tabs>
            </w:pPr>
            <w:r>
              <w:t xml:space="preserve">1 Stück Spalthammer </w:t>
            </w:r>
            <w:r w:rsidR="00E93FB8">
              <w:t>Typ STEIWA 3</w:t>
            </w:r>
            <w:r w:rsidR="001430A1">
              <w:t>,</w:t>
            </w:r>
            <w:r w:rsidR="00E93FB8">
              <w:t>5</w:t>
            </w:r>
            <w:r w:rsidR="001430A1">
              <w:t>K</w:t>
            </w:r>
            <w:r w:rsidR="00E93FB8">
              <w:t>g 916mm</w:t>
            </w:r>
            <w:r w:rsidR="00B37B0F">
              <w:t>, o</w:t>
            </w:r>
            <w:r w:rsidR="00E93FB8">
              <w:t xml:space="preserve">der vergleichbar </w:t>
            </w:r>
          </w:p>
        </w:tc>
        <w:tc>
          <w:tcPr>
            <w:tcW w:w="1514" w:type="dxa"/>
          </w:tcPr>
          <w:p w14:paraId="6667518A" w14:textId="77777777" w:rsidR="00E672F7" w:rsidRPr="00CF37F7" w:rsidRDefault="00E672F7" w:rsidP="00252177"/>
        </w:tc>
        <w:tc>
          <w:tcPr>
            <w:tcW w:w="1603" w:type="dxa"/>
          </w:tcPr>
          <w:p w14:paraId="24B00AA1" w14:textId="77777777" w:rsidR="00E672F7" w:rsidRPr="00CF37F7" w:rsidRDefault="00E672F7" w:rsidP="00252177"/>
        </w:tc>
        <w:tc>
          <w:tcPr>
            <w:tcW w:w="2380" w:type="dxa"/>
          </w:tcPr>
          <w:p w14:paraId="793ECF6B" w14:textId="5E674D58" w:rsidR="00E672F7" w:rsidRPr="00CF37F7" w:rsidRDefault="00E672F7" w:rsidP="00252177"/>
        </w:tc>
      </w:tr>
      <w:tr w:rsidR="00E672F7" w:rsidRPr="00CF37F7" w14:paraId="5BD63133" w14:textId="79A83E18" w:rsidTr="001B2258">
        <w:tc>
          <w:tcPr>
            <w:tcW w:w="1113" w:type="dxa"/>
          </w:tcPr>
          <w:p w14:paraId="2C1C43C8" w14:textId="0C58887E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53611710" w14:textId="20DF781B" w:rsidR="00E672F7" w:rsidRPr="00CF37F7" w:rsidRDefault="00E672F7" w:rsidP="00252177">
            <w:pPr>
              <w:tabs>
                <w:tab w:val="left" w:pos="460"/>
              </w:tabs>
            </w:pPr>
            <w:r>
              <w:t>1 Stück Werkzeugkasten E</w:t>
            </w:r>
            <w:r w:rsidR="00B37B0F">
              <w:t>lektro</w:t>
            </w:r>
            <w:r>
              <w:t xml:space="preserve"> DIN 14885</w:t>
            </w:r>
            <w:r w:rsidR="00B37B0F">
              <w:t xml:space="preserve"> </w:t>
            </w:r>
            <w:r w:rsidR="009B025E">
              <w:t xml:space="preserve">in </w:t>
            </w:r>
            <w:proofErr w:type="spellStart"/>
            <w:r w:rsidR="009B025E">
              <w:t>Alubox</w:t>
            </w:r>
            <w:proofErr w:type="spellEnd"/>
            <w:r w:rsidR="009B025E">
              <w:t xml:space="preserve"> </w:t>
            </w:r>
            <w:r w:rsidR="00B37B0F">
              <w:t>TYP Dönges, oder vergleichbar</w:t>
            </w:r>
          </w:p>
        </w:tc>
        <w:tc>
          <w:tcPr>
            <w:tcW w:w="1514" w:type="dxa"/>
          </w:tcPr>
          <w:p w14:paraId="4EBE9E9F" w14:textId="77777777" w:rsidR="00E672F7" w:rsidRPr="00CF37F7" w:rsidRDefault="00E672F7" w:rsidP="00252177"/>
        </w:tc>
        <w:tc>
          <w:tcPr>
            <w:tcW w:w="1603" w:type="dxa"/>
          </w:tcPr>
          <w:p w14:paraId="01D8237D" w14:textId="77777777" w:rsidR="00E672F7" w:rsidRPr="00CF37F7" w:rsidRDefault="00E672F7" w:rsidP="00252177"/>
        </w:tc>
        <w:tc>
          <w:tcPr>
            <w:tcW w:w="2380" w:type="dxa"/>
          </w:tcPr>
          <w:p w14:paraId="4663133B" w14:textId="7A7F809E" w:rsidR="00E672F7" w:rsidRPr="00CF37F7" w:rsidRDefault="00E672F7" w:rsidP="00252177"/>
        </w:tc>
      </w:tr>
      <w:tr w:rsidR="00E672F7" w:rsidRPr="00CF37F7" w14:paraId="328F6148" w14:textId="61E5A9A7" w:rsidTr="001B2258">
        <w:tc>
          <w:tcPr>
            <w:tcW w:w="1113" w:type="dxa"/>
          </w:tcPr>
          <w:p w14:paraId="432A539C" w14:textId="09224A77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9D66F99" w14:textId="791CEB20" w:rsidR="00E672F7" w:rsidRPr="00CF37F7" w:rsidRDefault="00E672F7" w:rsidP="00252177">
            <w:pPr>
              <w:tabs>
                <w:tab w:val="left" w:pos="460"/>
              </w:tabs>
            </w:pPr>
            <w:r>
              <w:t>1 Stück Verkehrsunfallkasten VUK DIN 14800</w:t>
            </w:r>
            <w:r w:rsidR="00B37B0F">
              <w:t xml:space="preserve"> in</w:t>
            </w:r>
            <w:r w:rsidR="009B025E">
              <w:t xml:space="preserve"> </w:t>
            </w:r>
            <w:proofErr w:type="spellStart"/>
            <w:r w:rsidR="009B025E">
              <w:t>Alubox</w:t>
            </w:r>
            <w:proofErr w:type="spellEnd"/>
            <w:r w:rsidR="009B025E">
              <w:t xml:space="preserve"> </w:t>
            </w:r>
            <w:r w:rsidR="00B37B0F">
              <w:t>Typ Dönges, oder vergleichbar</w:t>
            </w:r>
          </w:p>
        </w:tc>
        <w:tc>
          <w:tcPr>
            <w:tcW w:w="1514" w:type="dxa"/>
          </w:tcPr>
          <w:p w14:paraId="428417F3" w14:textId="77777777" w:rsidR="00E672F7" w:rsidRPr="00CF37F7" w:rsidRDefault="00E672F7" w:rsidP="00252177"/>
        </w:tc>
        <w:tc>
          <w:tcPr>
            <w:tcW w:w="1603" w:type="dxa"/>
          </w:tcPr>
          <w:p w14:paraId="6097972C" w14:textId="77777777" w:rsidR="00E672F7" w:rsidRPr="00CF37F7" w:rsidRDefault="00E672F7" w:rsidP="00252177"/>
        </w:tc>
        <w:tc>
          <w:tcPr>
            <w:tcW w:w="2380" w:type="dxa"/>
          </w:tcPr>
          <w:p w14:paraId="42AA6919" w14:textId="49B80D2E" w:rsidR="00E672F7" w:rsidRPr="00CF37F7" w:rsidRDefault="00E672F7" w:rsidP="00252177"/>
        </w:tc>
      </w:tr>
      <w:tr w:rsidR="009B025E" w:rsidRPr="00CF37F7" w14:paraId="17153317" w14:textId="77777777" w:rsidTr="001B2258">
        <w:tc>
          <w:tcPr>
            <w:tcW w:w="1113" w:type="dxa"/>
          </w:tcPr>
          <w:p w14:paraId="78101F45" w14:textId="34E98896" w:rsidR="009B025E" w:rsidRPr="00C9768E" w:rsidRDefault="009B025E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1D8CA117" w14:textId="2CE4E263" w:rsidR="009B025E" w:rsidRDefault="009B025E" w:rsidP="00252177">
            <w:pPr>
              <w:tabs>
                <w:tab w:val="left" w:pos="460"/>
              </w:tabs>
            </w:pPr>
            <w:r>
              <w:t xml:space="preserve">1 Stück Sperrwerkzeugsatz DIN 14800-SWK in </w:t>
            </w:r>
            <w:proofErr w:type="spellStart"/>
            <w:r>
              <w:t>Alubox</w:t>
            </w:r>
            <w:proofErr w:type="spellEnd"/>
            <w:r w:rsidR="00C45F95">
              <w:t xml:space="preserve"> </w:t>
            </w:r>
            <w:r>
              <w:t xml:space="preserve">Typ Dönges, oder vergleichbar </w:t>
            </w:r>
          </w:p>
        </w:tc>
        <w:tc>
          <w:tcPr>
            <w:tcW w:w="1514" w:type="dxa"/>
          </w:tcPr>
          <w:p w14:paraId="370CAF1F" w14:textId="77777777" w:rsidR="009B025E" w:rsidRPr="00CF37F7" w:rsidRDefault="009B025E" w:rsidP="00252177"/>
        </w:tc>
        <w:tc>
          <w:tcPr>
            <w:tcW w:w="1603" w:type="dxa"/>
          </w:tcPr>
          <w:p w14:paraId="7CA701D7" w14:textId="77777777" w:rsidR="009B025E" w:rsidRPr="00CF37F7" w:rsidRDefault="009B025E" w:rsidP="00252177"/>
        </w:tc>
        <w:tc>
          <w:tcPr>
            <w:tcW w:w="2380" w:type="dxa"/>
          </w:tcPr>
          <w:p w14:paraId="2DFE7D2F" w14:textId="25917761" w:rsidR="009B025E" w:rsidRPr="00CF37F7" w:rsidRDefault="009B025E" w:rsidP="00252177"/>
        </w:tc>
      </w:tr>
      <w:tr w:rsidR="00E672F7" w:rsidRPr="00CF37F7" w14:paraId="38E01032" w14:textId="1E8EC079" w:rsidTr="001B2258">
        <w:tc>
          <w:tcPr>
            <w:tcW w:w="1113" w:type="dxa"/>
          </w:tcPr>
          <w:p w14:paraId="4193C905" w14:textId="49DF2499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2C5471F" w14:textId="52A83761" w:rsidR="00E672F7" w:rsidRPr="00CF37F7" w:rsidRDefault="00E672F7" w:rsidP="00252177">
            <w:pPr>
              <w:tabs>
                <w:tab w:val="left" w:pos="460"/>
              </w:tabs>
            </w:pPr>
            <w:r>
              <w:t>1 Stück Schornsteinwerkzeugkasten DIN 14800-4</w:t>
            </w:r>
            <w:r w:rsidR="00B37B0F">
              <w:t xml:space="preserve"> </w:t>
            </w:r>
            <w:r w:rsidR="00101CBB">
              <w:t xml:space="preserve">klein </w:t>
            </w:r>
            <w:r w:rsidR="009B025E">
              <w:t xml:space="preserve">in </w:t>
            </w:r>
            <w:proofErr w:type="spellStart"/>
            <w:r w:rsidR="009B025E">
              <w:t>Alubox</w:t>
            </w:r>
            <w:proofErr w:type="spellEnd"/>
            <w:r w:rsidR="009B025E">
              <w:t xml:space="preserve"> </w:t>
            </w:r>
            <w:r w:rsidR="00101CBB">
              <w:t>Typ Dönges, oder vergleichbar</w:t>
            </w:r>
          </w:p>
        </w:tc>
        <w:tc>
          <w:tcPr>
            <w:tcW w:w="1514" w:type="dxa"/>
          </w:tcPr>
          <w:p w14:paraId="45464ADA" w14:textId="77777777" w:rsidR="00E672F7" w:rsidRPr="00CF37F7" w:rsidRDefault="00E672F7" w:rsidP="00252177"/>
        </w:tc>
        <w:tc>
          <w:tcPr>
            <w:tcW w:w="1603" w:type="dxa"/>
          </w:tcPr>
          <w:p w14:paraId="34B257D3" w14:textId="77777777" w:rsidR="00E672F7" w:rsidRPr="00CF37F7" w:rsidRDefault="00E672F7" w:rsidP="00252177"/>
        </w:tc>
        <w:tc>
          <w:tcPr>
            <w:tcW w:w="2380" w:type="dxa"/>
          </w:tcPr>
          <w:p w14:paraId="657A9402" w14:textId="0115377C" w:rsidR="00E672F7" w:rsidRPr="00CF37F7" w:rsidRDefault="00E672F7" w:rsidP="00252177"/>
        </w:tc>
      </w:tr>
      <w:tr w:rsidR="00E672F7" w:rsidRPr="00CF37F7" w14:paraId="30A3F020" w14:textId="2A8CF774" w:rsidTr="001B2258">
        <w:tc>
          <w:tcPr>
            <w:tcW w:w="1113" w:type="dxa"/>
          </w:tcPr>
          <w:p w14:paraId="06DA2024" w14:textId="79C92ADA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1236E655" w14:textId="1059027F" w:rsidR="00E672F7" w:rsidRPr="008C2B48" w:rsidRDefault="00E672F7" w:rsidP="00252177">
            <w:pPr>
              <w:tabs>
                <w:tab w:val="left" w:pos="460"/>
              </w:tabs>
            </w:pPr>
            <w:r w:rsidRPr="008C2B48">
              <w:t xml:space="preserve">1 Stück Holzaxt B 2 SB-A </w:t>
            </w:r>
            <w:r w:rsidR="001430A1">
              <w:t xml:space="preserve">       </w:t>
            </w:r>
            <w:r w:rsidRPr="008C2B48">
              <w:t>DIN 7294</w:t>
            </w:r>
          </w:p>
        </w:tc>
        <w:tc>
          <w:tcPr>
            <w:tcW w:w="1514" w:type="dxa"/>
          </w:tcPr>
          <w:p w14:paraId="5F2F08C5" w14:textId="77777777" w:rsidR="00E672F7" w:rsidRPr="008C2B48" w:rsidRDefault="00E672F7" w:rsidP="00252177"/>
        </w:tc>
        <w:tc>
          <w:tcPr>
            <w:tcW w:w="1603" w:type="dxa"/>
          </w:tcPr>
          <w:p w14:paraId="2A7048C1" w14:textId="77777777" w:rsidR="00E672F7" w:rsidRPr="008C2B48" w:rsidRDefault="00E672F7" w:rsidP="00252177"/>
        </w:tc>
        <w:tc>
          <w:tcPr>
            <w:tcW w:w="2380" w:type="dxa"/>
          </w:tcPr>
          <w:p w14:paraId="7CFDF81A" w14:textId="29988E86" w:rsidR="00E672F7" w:rsidRPr="008C2B48" w:rsidRDefault="00E672F7" w:rsidP="00252177"/>
        </w:tc>
      </w:tr>
      <w:tr w:rsidR="00E672F7" w:rsidRPr="00CF37F7" w14:paraId="4BD7355D" w14:textId="3623EAEB" w:rsidTr="001B2258">
        <w:tc>
          <w:tcPr>
            <w:tcW w:w="1113" w:type="dxa"/>
          </w:tcPr>
          <w:p w14:paraId="1C3FD791" w14:textId="348E4EFF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106F9519" w14:textId="5DBEE53C" w:rsidR="00E672F7" w:rsidRPr="008C2B48" w:rsidRDefault="00E672F7" w:rsidP="00252177">
            <w:pPr>
              <w:tabs>
                <w:tab w:val="left" w:pos="460"/>
              </w:tabs>
            </w:pPr>
            <w:r>
              <w:t>1 Stück Bügelsäge B mit Holzblatt DIN 20142</w:t>
            </w:r>
          </w:p>
        </w:tc>
        <w:tc>
          <w:tcPr>
            <w:tcW w:w="1514" w:type="dxa"/>
          </w:tcPr>
          <w:p w14:paraId="23B789D2" w14:textId="77777777" w:rsidR="00E672F7" w:rsidRPr="008C2B48" w:rsidRDefault="00E672F7" w:rsidP="00252177"/>
        </w:tc>
        <w:tc>
          <w:tcPr>
            <w:tcW w:w="1603" w:type="dxa"/>
          </w:tcPr>
          <w:p w14:paraId="532EF76F" w14:textId="77777777" w:rsidR="00E672F7" w:rsidRPr="008C2B48" w:rsidRDefault="00E672F7" w:rsidP="00252177"/>
        </w:tc>
        <w:tc>
          <w:tcPr>
            <w:tcW w:w="2380" w:type="dxa"/>
          </w:tcPr>
          <w:p w14:paraId="1AF7FB63" w14:textId="751B5B45" w:rsidR="00E672F7" w:rsidRPr="008C2B48" w:rsidRDefault="00E672F7" w:rsidP="00252177"/>
        </w:tc>
      </w:tr>
      <w:tr w:rsidR="00E672F7" w:rsidRPr="00CF37F7" w14:paraId="7F129921" w14:textId="3673B96A" w:rsidTr="001B2258">
        <w:tc>
          <w:tcPr>
            <w:tcW w:w="1113" w:type="dxa"/>
          </w:tcPr>
          <w:p w14:paraId="1A271B09" w14:textId="2ED2EFF4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944F179" w14:textId="098C8F15" w:rsidR="00E672F7" w:rsidRPr="008C2B48" w:rsidRDefault="00E672F7" w:rsidP="00252177">
            <w:pPr>
              <w:tabs>
                <w:tab w:val="left" w:pos="460"/>
              </w:tabs>
            </w:pPr>
            <w:r>
              <w:t>1 Stück Bolzenschneider (Schneidleistung min. 12</w:t>
            </w:r>
            <w:r w:rsidR="001E645D">
              <w:t xml:space="preserve"> </w:t>
            </w:r>
            <w:r>
              <w:t>mm)</w:t>
            </w:r>
          </w:p>
        </w:tc>
        <w:tc>
          <w:tcPr>
            <w:tcW w:w="1514" w:type="dxa"/>
          </w:tcPr>
          <w:p w14:paraId="14F09A8F" w14:textId="77777777" w:rsidR="00E672F7" w:rsidRPr="008C2B48" w:rsidRDefault="00E672F7" w:rsidP="00252177"/>
        </w:tc>
        <w:tc>
          <w:tcPr>
            <w:tcW w:w="1603" w:type="dxa"/>
          </w:tcPr>
          <w:p w14:paraId="6D660D21" w14:textId="77777777" w:rsidR="00E672F7" w:rsidRPr="008C2B48" w:rsidRDefault="00E672F7" w:rsidP="00252177"/>
        </w:tc>
        <w:tc>
          <w:tcPr>
            <w:tcW w:w="2380" w:type="dxa"/>
          </w:tcPr>
          <w:p w14:paraId="109CF70B" w14:textId="7F87CC97" w:rsidR="00E672F7" w:rsidRPr="008C2B48" w:rsidRDefault="00E672F7" w:rsidP="00252177"/>
        </w:tc>
      </w:tr>
      <w:tr w:rsidR="00E672F7" w:rsidRPr="00CF37F7" w14:paraId="32C96C25" w14:textId="70BE2B2C" w:rsidTr="001B2258">
        <w:tc>
          <w:tcPr>
            <w:tcW w:w="1113" w:type="dxa"/>
          </w:tcPr>
          <w:p w14:paraId="31E6C207" w14:textId="63B7C9C9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7CAE609B" w14:textId="121BD7D7" w:rsidR="00E672F7" w:rsidRPr="008C2B48" w:rsidRDefault="00E672F7" w:rsidP="00252177">
            <w:pPr>
              <w:tabs>
                <w:tab w:val="left" w:pos="460"/>
              </w:tabs>
            </w:pPr>
            <w:r>
              <w:t>1 Stück Spaten 1050</w:t>
            </w:r>
            <w:r w:rsidR="001E645D">
              <w:t xml:space="preserve"> </w:t>
            </w:r>
            <w:r>
              <w:t>mm</w:t>
            </w:r>
            <w:r w:rsidR="001E645D">
              <w:t xml:space="preserve">       </w:t>
            </w:r>
            <w:r>
              <w:t xml:space="preserve"> DIN 20127</w:t>
            </w:r>
          </w:p>
        </w:tc>
        <w:tc>
          <w:tcPr>
            <w:tcW w:w="1514" w:type="dxa"/>
          </w:tcPr>
          <w:p w14:paraId="48BD0C63" w14:textId="77777777" w:rsidR="00E672F7" w:rsidRPr="008C2B48" w:rsidRDefault="00E672F7" w:rsidP="00252177"/>
        </w:tc>
        <w:tc>
          <w:tcPr>
            <w:tcW w:w="1603" w:type="dxa"/>
          </w:tcPr>
          <w:p w14:paraId="17910DC1" w14:textId="77777777" w:rsidR="00E672F7" w:rsidRPr="008C2B48" w:rsidRDefault="00E672F7" w:rsidP="00252177"/>
        </w:tc>
        <w:tc>
          <w:tcPr>
            <w:tcW w:w="2380" w:type="dxa"/>
          </w:tcPr>
          <w:p w14:paraId="4A8B3071" w14:textId="2E8DA7E8" w:rsidR="00E672F7" w:rsidRPr="008C2B48" w:rsidRDefault="00E672F7" w:rsidP="00252177"/>
        </w:tc>
      </w:tr>
      <w:tr w:rsidR="00E672F7" w:rsidRPr="00CF37F7" w14:paraId="277B9A84" w14:textId="58CE49D3" w:rsidTr="001B2258">
        <w:tc>
          <w:tcPr>
            <w:tcW w:w="1113" w:type="dxa"/>
          </w:tcPr>
          <w:p w14:paraId="6CD843CE" w14:textId="63B41B12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3FAE18BE" w14:textId="282366E4" w:rsidR="00E672F7" w:rsidRPr="008C2B48" w:rsidRDefault="00E672F7" w:rsidP="00252177">
            <w:pPr>
              <w:tabs>
                <w:tab w:val="left" w:pos="460"/>
              </w:tabs>
            </w:pPr>
            <w:r>
              <w:t>1 Stück Dunghacke mit Stiel etwa 1400</w:t>
            </w:r>
            <w:r w:rsidR="00B756B8">
              <w:t xml:space="preserve"> </w:t>
            </w:r>
            <w:r>
              <w:t>mm Lang</w:t>
            </w:r>
          </w:p>
        </w:tc>
        <w:tc>
          <w:tcPr>
            <w:tcW w:w="1514" w:type="dxa"/>
          </w:tcPr>
          <w:p w14:paraId="14F801E0" w14:textId="77777777" w:rsidR="00E672F7" w:rsidRPr="008C2B48" w:rsidRDefault="00E672F7" w:rsidP="00252177"/>
        </w:tc>
        <w:tc>
          <w:tcPr>
            <w:tcW w:w="1603" w:type="dxa"/>
          </w:tcPr>
          <w:p w14:paraId="096CA17B" w14:textId="77777777" w:rsidR="00E672F7" w:rsidRPr="008C2B48" w:rsidRDefault="00E672F7" w:rsidP="00252177"/>
        </w:tc>
        <w:tc>
          <w:tcPr>
            <w:tcW w:w="2380" w:type="dxa"/>
          </w:tcPr>
          <w:p w14:paraId="7CF2F745" w14:textId="2C1565D1" w:rsidR="00E672F7" w:rsidRPr="008C2B48" w:rsidRDefault="00E672F7" w:rsidP="00252177"/>
        </w:tc>
      </w:tr>
      <w:tr w:rsidR="00E672F7" w:rsidRPr="00CF37F7" w14:paraId="1AB03B68" w14:textId="1005072F" w:rsidTr="001B2258">
        <w:tc>
          <w:tcPr>
            <w:tcW w:w="1113" w:type="dxa"/>
          </w:tcPr>
          <w:p w14:paraId="41CFF594" w14:textId="27C8DF71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20D0D53" w14:textId="1529FEFE" w:rsidR="00E672F7" w:rsidRPr="008C2B48" w:rsidRDefault="00E672F7" w:rsidP="00252177">
            <w:pPr>
              <w:tabs>
                <w:tab w:val="left" w:pos="460"/>
              </w:tabs>
            </w:pPr>
            <w:r>
              <w:t>1 Stück Dunggabel mit St</w:t>
            </w:r>
            <w:r w:rsidR="00500E6A">
              <w:t>ie</w:t>
            </w:r>
            <w:r>
              <w:t>l etwa 1</w:t>
            </w:r>
            <w:r w:rsidR="003B57CA">
              <w:t>3</w:t>
            </w:r>
            <w:r>
              <w:t>50</w:t>
            </w:r>
            <w:r w:rsidR="00B756B8">
              <w:t xml:space="preserve"> </w:t>
            </w:r>
            <w:r>
              <w:t>mm Lang</w:t>
            </w:r>
          </w:p>
        </w:tc>
        <w:tc>
          <w:tcPr>
            <w:tcW w:w="1514" w:type="dxa"/>
          </w:tcPr>
          <w:p w14:paraId="29C50BD6" w14:textId="77777777" w:rsidR="00E672F7" w:rsidRPr="008C2B48" w:rsidRDefault="00E672F7" w:rsidP="00252177"/>
        </w:tc>
        <w:tc>
          <w:tcPr>
            <w:tcW w:w="1603" w:type="dxa"/>
          </w:tcPr>
          <w:p w14:paraId="0763CCB0" w14:textId="77777777" w:rsidR="00E672F7" w:rsidRPr="008C2B48" w:rsidRDefault="00E672F7" w:rsidP="00252177"/>
        </w:tc>
        <w:tc>
          <w:tcPr>
            <w:tcW w:w="2380" w:type="dxa"/>
          </w:tcPr>
          <w:p w14:paraId="2BF145F4" w14:textId="34EE0007" w:rsidR="00E672F7" w:rsidRPr="008C2B48" w:rsidRDefault="00E672F7" w:rsidP="00252177"/>
        </w:tc>
      </w:tr>
      <w:tr w:rsidR="00E672F7" w:rsidRPr="00CF37F7" w14:paraId="69D1D786" w14:textId="62157E1A" w:rsidTr="001B2258">
        <w:tc>
          <w:tcPr>
            <w:tcW w:w="1113" w:type="dxa"/>
          </w:tcPr>
          <w:p w14:paraId="4785ED0F" w14:textId="6CA2D9E3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77E43283" w14:textId="1EBF6EC5" w:rsidR="00E672F7" w:rsidRPr="008C2B48" w:rsidRDefault="00E672F7" w:rsidP="00252177">
            <w:pPr>
              <w:tabs>
                <w:tab w:val="left" w:pos="460"/>
              </w:tabs>
            </w:pPr>
            <w:r>
              <w:t>1 Stück Stechschaufel mit St</w:t>
            </w:r>
            <w:r w:rsidR="008F217A">
              <w:t>ie</w:t>
            </w:r>
            <w:r>
              <w:t>l 1300</w:t>
            </w:r>
            <w:r w:rsidR="00B756B8">
              <w:t xml:space="preserve"> </w:t>
            </w:r>
            <w:r>
              <w:t>mm nach DIN 20151</w:t>
            </w:r>
          </w:p>
        </w:tc>
        <w:tc>
          <w:tcPr>
            <w:tcW w:w="1514" w:type="dxa"/>
          </w:tcPr>
          <w:p w14:paraId="0872B22C" w14:textId="77777777" w:rsidR="00E672F7" w:rsidRPr="008C2B48" w:rsidRDefault="00E672F7" w:rsidP="00252177"/>
        </w:tc>
        <w:tc>
          <w:tcPr>
            <w:tcW w:w="1603" w:type="dxa"/>
          </w:tcPr>
          <w:p w14:paraId="3329E8B9" w14:textId="77777777" w:rsidR="00E672F7" w:rsidRPr="008C2B48" w:rsidRDefault="00E672F7" w:rsidP="00252177"/>
        </w:tc>
        <w:tc>
          <w:tcPr>
            <w:tcW w:w="2380" w:type="dxa"/>
          </w:tcPr>
          <w:p w14:paraId="6D938AD4" w14:textId="3E3736CD" w:rsidR="00E672F7" w:rsidRPr="008C2B48" w:rsidRDefault="00E672F7" w:rsidP="00252177"/>
        </w:tc>
      </w:tr>
      <w:tr w:rsidR="00E672F7" w:rsidRPr="00CF37F7" w14:paraId="3CCEDF31" w14:textId="5041C99F" w:rsidTr="001B2258">
        <w:tc>
          <w:tcPr>
            <w:tcW w:w="1113" w:type="dxa"/>
          </w:tcPr>
          <w:p w14:paraId="14E24684" w14:textId="2B73050A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7B7E528" w14:textId="5418C094" w:rsidR="00E672F7" w:rsidRPr="008C2B48" w:rsidRDefault="00E672F7" w:rsidP="00252177">
            <w:pPr>
              <w:tabs>
                <w:tab w:val="left" w:pos="460"/>
              </w:tabs>
            </w:pPr>
            <w:r>
              <w:t>2 Stück Stoßbesenwechselkopf Straße Typ Fa. Gardena</w:t>
            </w:r>
            <w:r w:rsidR="00A04CD4">
              <w:t xml:space="preserve"> </w:t>
            </w:r>
            <w:proofErr w:type="spellStart"/>
            <w:r w:rsidR="00A04CD4">
              <w:t>Combisystem</w:t>
            </w:r>
            <w:proofErr w:type="spellEnd"/>
            <w:r w:rsidR="000D4885">
              <w:t xml:space="preserve">, oder vergleichbar </w:t>
            </w:r>
          </w:p>
        </w:tc>
        <w:tc>
          <w:tcPr>
            <w:tcW w:w="1514" w:type="dxa"/>
          </w:tcPr>
          <w:p w14:paraId="74DF1A00" w14:textId="77777777" w:rsidR="00E672F7" w:rsidRPr="008C2B48" w:rsidRDefault="00E672F7" w:rsidP="00252177"/>
        </w:tc>
        <w:tc>
          <w:tcPr>
            <w:tcW w:w="1603" w:type="dxa"/>
          </w:tcPr>
          <w:p w14:paraId="2DF5767A" w14:textId="77777777" w:rsidR="00E672F7" w:rsidRPr="008C2B48" w:rsidRDefault="00E672F7" w:rsidP="00252177"/>
        </w:tc>
        <w:tc>
          <w:tcPr>
            <w:tcW w:w="2380" w:type="dxa"/>
          </w:tcPr>
          <w:p w14:paraId="06E0B41A" w14:textId="047A0EF1" w:rsidR="00E672F7" w:rsidRPr="008C2B48" w:rsidRDefault="00E672F7" w:rsidP="00252177"/>
        </w:tc>
      </w:tr>
      <w:tr w:rsidR="00E672F7" w:rsidRPr="00CF37F7" w14:paraId="3D86D777" w14:textId="756A0D07" w:rsidTr="001B2258">
        <w:tc>
          <w:tcPr>
            <w:tcW w:w="1113" w:type="dxa"/>
          </w:tcPr>
          <w:p w14:paraId="709F0707" w14:textId="6D939825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1FDD98F2" w14:textId="6D1335E2" w:rsidR="00E672F7" w:rsidRPr="008C2B48" w:rsidRDefault="00E672F7" w:rsidP="00252177">
            <w:pPr>
              <w:tabs>
                <w:tab w:val="left" w:pos="460"/>
              </w:tabs>
            </w:pPr>
            <w:r>
              <w:t>2 Stück Wechselbesenstiel</w:t>
            </w:r>
            <w:r w:rsidR="00AC0FE2">
              <w:t xml:space="preserve"> Aluminium</w:t>
            </w:r>
            <w:r>
              <w:t xml:space="preserve"> </w:t>
            </w:r>
            <w:r w:rsidR="00875908">
              <w:t>1500</w:t>
            </w:r>
            <w:r w:rsidR="00360CC9">
              <w:t xml:space="preserve"> </w:t>
            </w:r>
            <w:r>
              <w:t>mm</w:t>
            </w:r>
            <w:r w:rsidR="00360CC9">
              <w:t>,</w:t>
            </w:r>
            <w:r>
              <w:t xml:space="preserve"> Typ Fa. </w:t>
            </w:r>
            <w:r>
              <w:lastRenderedPageBreak/>
              <w:t>Gardena</w:t>
            </w:r>
            <w:r w:rsidR="00A04CD4">
              <w:t xml:space="preserve"> </w:t>
            </w:r>
            <w:proofErr w:type="spellStart"/>
            <w:r w:rsidR="00A04CD4">
              <w:t>Combisystem</w:t>
            </w:r>
            <w:proofErr w:type="spellEnd"/>
            <w:r w:rsidR="000D4885">
              <w:t>, oder vergleichbar</w:t>
            </w:r>
          </w:p>
        </w:tc>
        <w:tc>
          <w:tcPr>
            <w:tcW w:w="1514" w:type="dxa"/>
          </w:tcPr>
          <w:p w14:paraId="13414A11" w14:textId="77777777" w:rsidR="00E672F7" w:rsidRPr="008C2B48" w:rsidRDefault="00E672F7" w:rsidP="00252177"/>
        </w:tc>
        <w:tc>
          <w:tcPr>
            <w:tcW w:w="1603" w:type="dxa"/>
          </w:tcPr>
          <w:p w14:paraId="4AC332F6" w14:textId="77777777" w:rsidR="00E672F7" w:rsidRPr="008C2B48" w:rsidRDefault="00E672F7" w:rsidP="00252177"/>
        </w:tc>
        <w:tc>
          <w:tcPr>
            <w:tcW w:w="2380" w:type="dxa"/>
          </w:tcPr>
          <w:p w14:paraId="0082BF9B" w14:textId="7C928991" w:rsidR="00E672F7" w:rsidRPr="008C2B48" w:rsidRDefault="00E672F7" w:rsidP="00252177"/>
        </w:tc>
      </w:tr>
      <w:tr w:rsidR="00E672F7" w:rsidRPr="00CF37F7" w14:paraId="797BFE1B" w14:textId="32FD4CBD" w:rsidTr="006D3517">
        <w:tc>
          <w:tcPr>
            <w:tcW w:w="1113" w:type="dxa"/>
            <w:shd w:val="clear" w:color="auto" w:fill="auto"/>
          </w:tcPr>
          <w:p w14:paraId="11FBCF21" w14:textId="5E922666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0445D2A0" w14:textId="59373A94" w:rsidR="00E672F7" w:rsidRPr="008C2B48" w:rsidRDefault="00AC0FE2" w:rsidP="00252177">
            <w:pPr>
              <w:tabs>
                <w:tab w:val="left" w:pos="460"/>
              </w:tabs>
            </w:pPr>
            <w:r>
              <w:t>1 Stück Wärmebildkamera für den Feuerwehreinsatz (Innenangriff) mit folgenden Eigenschaften: robust und hitzebeständig, bedienbar mit Feuerwehrschutzhandschuhe nach DIN 659, Ausführung in Schutzart IP67 nach DIN EN 60529 8VDE0470-1)</w:t>
            </w:r>
            <w:r w:rsidR="00397DA4">
              <w:t xml:space="preserve"> </w:t>
            </w:r>
            <w:r w:rsidR="006D3517">
              <w:t xml:space="preserve">Typ </w:t>
            </w:r>
            <w:proofErr w:type="spellStart"/>
            <w:r w:rsidR="006D3517">
              <w:t>Seek</w:t>
            </w:r>
            <w:proofErr w:type="spellEnd"/>
            <w:r w:rsidR="006D3517">
              <w:t xml:space="preserve"> WBK REVEAL </w:t>
            </w:r>
            <w:proofErr w:type="spellStart"/>
            <w:r w:rsidR="004C2488">
              <w:t>F</w:t>
            </w:r>
            <w:r w:rsidR="006D3517">
              <w:t>ire</w:t>
            </w:r>
            <w:proofErr w:type="spellEnd"/>
            <w:r w:rsidR="006D3517">
              <w:t xml:space="preserve"> PRO300</w:t>
            </w:r>
          </w:p>
        </w:tc>
        <w:tc>
          <w:tcPr>
            <w:tcW w:w="1514" w:type="dxa"/>
          </w:tcPr>
          <w:p w14:paraId="05ADE8FE" w14:textId="77777777" w:rsidR="00E672F7" w:rsidRPr="008C2B48" w:rsidRDefault="00E672F7" w:rsidP="00252177"/>
        </w:tc>
        <w:tc>
          <w:tcPr>
            <w:tcW w:w="1603" w:type="dxa"/>
          </w:tcPr>
          <w:p w14:paraId="7BD019D5" w14:textId="77777777" w:rsidR="00E672F7" w:rsidRPr="008C2B48" w:rsidRDefault="00E672F7" w:rsidP="00252177"/>
        </w:tc>
        <w:tc>
          <w:tcPr>
            <w:tcW w:w="2380" w:type="dxa"/>
          </w:tcPr>
          <w:p w14:paraId="3A75C7AD" w14:textId="1F13551A" w:rsidR="00E672F7" w:rsidRPr="008C2B48" w:rsidRDefault="00E672F7" w:rsidP="00252177"/>
        </w:tc>
      </w:tr>
      <w:tr w:rsidR="002F4074" w:rsidRPr="00CF37F7" w14:paraId="353E3E0F" w14:textId="77777777" w:rsidTr="006D3517">
        <w:tc>
          <w:tcPr>
            <w:tcW w:w="1113" w:type="dxa"/>
            <w:shd w:val="clear" w:color="auto" w:fill="auto"/>
          </w:tcPr>
          <w:p w14:paraId="5D1110EE" w14:textId="77777777" w:rsidR="002F4074" w:rsidRPr="00C9768E" w:rsidRDefault="002F4074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72C35FC3" w14:textId="7050802C" w:rsidR="002F4074" w:rsidRPr="002F4074" w:rsidRDefault="002F4074" w:rsidP="002F4074">
            <w:pPr>
              <w:tabs>
                <w:tab w:val="left" w:pos="460"/>
              </w:tabs>
            </w:pPr>
            <w:r>
              <w:t xml:space="preserve">1 Stück Kfz-Ladeerhaltung einzeln für Wärmebildkamera Typ </w:t>
            </w:r>
            <w:proofErr w:type="spellStart"/>
            <w:r>
              <w:t>Seek</w:t>
            </w:r>
            <w:proofErr w:type="spellEnd"/>
            <w:r>
              <w:t xml:space="preserve"> WBK REVEAL </w:t>
            </w:r>
            <w:proofErr w:type="spellStart"/>
            <w:r>
              <w:t>Fire</w:t>
            </w:r>
            <w:proofErr w:type="spellEnd"/>
            <w:r>
              <w:t xml:space="preserve"> PRO300 als Steckvariante senkrecht, 12/24 V </w:t>
            </w:r>
          </w:p>
        </w:tc>
        <w:tc>
          <w:tcPr>
            <w:tcW w:w="1514" w:type="dxa"/>
          </w:tcPr>
          <w:p w14:paraId="4C3DABDB" w14:textId="77777777" w:rsidR="002F4074" w:rsidRPr="008C2B48" w:rsidRDefault="002F4074" w:rsidP="00252177"/>
        </w:tc>
        <w:tc>
          <w:tcPr>
            <w:tcW w:w="1603" w:type="dxa"/>
          </w:tcPr>
          <w:p w14:paraId="74F6DFAD" w14:textId="77777777" w:rsidR="002F4074" w:rsidRPr="008C2B48" w:rsidRDefault="002F4074" w:rsidP="00252177"/>
        </w:tc>
        <w:tc>
          <w:tcPr>
            <w:tcW w:w="2380" w:type="dxa"/>
          </w:tcPr>
          <w:p w14:paraId="3DEFD800" w14:textId="77777777" w:rsidR="002F4074" w:rsidRPr="008C2B48" w:rsidRDefault="002F4074" w:rsidP="00252177"/>
        </w:tc>
      </w:tr>
      <w:tr w:rsidR="00E672F7" w:rsidRPr="00CF37F7" w14:paraId="263F09A1" w14:textId="537A1518" w:rsidTr="002C186A">
        <w:tc>
          <w:tcPr>
            <w:tcW w:w="1113" w:type="dxa"/>
            <w:shd w:val="clear" w:color="auto" w:fill="auto"/>
          </w:tcPr>
          <w:p w14:paraId="5B3B4A0C" w14:textId="60A109D4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0C949EC1" w14:textId="4852ED02" w:rsidR="00E672F7" w:rsidRPr="00AC0FE2" w:rsidRDefault="00AC0FE2" w:rsidP="00AC0FE2">
            <w:pPr>
              <w:tabs>
                <w:tab w:val="left" w:pos="460"/>
              </w:tabs>
            </w:pPr>
            <w:r>
              <w:t xml:space="preserve">1 Stück </w:t>
            </w:r>
            <w:r w:rsidR="002C186A">
              <w:t>Airbag</w:t>
            </w:r>
            <w:r w:rsidR="00922DBC">
              <w:t>-S</w:t>
            </w:r>
            <w:r w:rsidR="002C186A">
              <w:t xml:space="preserve">icherungssatz </w:t>
            </w:r>
            <w:r w:rsidR="002B7DD1">
              <w:t xml:space="preserve">in einer Kunststoffkiste </w:t>
            </w:r>
            <w:r w:rsidR="002C186A">
              <w:t>Fa. Weber</w:t>
            </w:r>
            <w:r w:rsidR="00A67632">
              <w:t xml:space="preserve"> OCTOPUS 35-39cm und 40-45cm Lenkraddurchmesse</w:t>
            </w:r>
            <w:r w:rsidR="001D79AD">
              <w:t>r</w:t>
            </w:r>
            <w:r w:rsidR="002C186A">
              <w:t>, oder vergleichbar</w:t>
            </w:r>
          </w:p>
        </w:tc>
        <w:tc>
          <w:tcPr>
            <w:tcW w:w="1514" w:type="dxa"/>
          </w:tcPr>
          <w:p w14:paraId="3C9B1746" w14:textId="77777777" w:rsidR="00E672F7" w:rsidRPr="008C2B48" w:rsidRDefault="00E672F7" w:rsidP="00252177"/>
        </w:tc>
        <w:tc>
          <w:tcPr>
            <w:tcW w:w="1603" w:type="dxa"/>
          </w:tcPr>
          <w:p w14:paraId="24D8A502" w14:textId="77777777" w:rsidR="00E672F7" w:rsidRPr="008C2B48" w:rsidRDefault="00E672F7" w:rsidP="00252177"/>
        </w:tc>
        <w:tc>
          <w:tcPr>
            <w:tcW w:w="2380" w:type="dxa"/>
          </w:tcPr>
          <w:p w14:paraId="0D8828C4" w14:textId="332F93FE" w:rsidR="00E672F7" w:rsidRPr="008C2B48" w:rsidRDefault="00E672F7" w:rsidP="00252177"/>
        </w:tc>
      </w:tr>
      <w:tr w:rsidR="00E672F7" w:rsidRPr="00CF37F7" w14:paraId="7FC1AAAF" w14:textId="6156FEC6" w:rsidTr="001B2258">
        <w:tc>
          <w:tcPr>
            <w:tcW w:w="1113" w:type="dxa"/>
          </w:tcPr>
          <w:p w14:paraId="2471F854" w14:textId="1A819C47" w:rsidR="00E672F7" w:rsidRPr="00C9768E" w:rsidRDefault="00E672F7" w:rsidP="00C9768E">
            <w:pPr>
              <w:ind w:left="360"/>
            </w:pPr>
          </w:p>
        </w:tc>
        <w:tc>
          <w:tcPr>
            <w:tcW w:w="3450" w:type="dxa"/>
          </w:tcPr>
          <w:p w14:paraId="4350759F" w14:textId="77777777" w:rsidR="00E672F7" w:rsidRPr="008C2B48" w:rsidRDefault="00E672F7" w:rsidP="002861D1">
            <w:pPr>
              <w:tabs>
                <w:tab w:val="left" w:pos="460"/>
              </w:tabs>
              <w:jc w:val="center"/>
            </w:pPr>
          </w:p>
        </w:tc>
        <w:tc>
          <w:tcPr>
            <w:tcW w:w="1514" w:type="dxa"/>
          </w:tcPr>
          <w:p w14:paraId="00BD3D11" w14:textId="77777777" w:rsidR="00E672F7" w:rsidRPr="008C2B48" w:rsidRDefault="00E672F7" w:rsidP="00252177"/>
        </w:tc>
        <w:tc>
          <w:tcPr>
            <w:tcW w:w="1603" w:type="dxa"/>
          </w:tcPr>
          <w:p w14:paraId="76DC62A7" w14:textId="77777777" w:rsidR="00E672F7" w:rsidRPr="008C2B48" w:rsidRDefault="00E672F7" w:rsidP="00252177"/>
        </w:tc>
        <w:tc>
          <w:tcPr>
            <w:tcW w:w="2380" w:type="dxa"/>
          </w:tcPr>
          <w:p w14:paraId="6178E4DE" w14:textId="77777777" w:rsidR="00E672F7" w:rsidRPr="008C2B48" w:rsidRDefault="00E672F7" w:rsidP="00252177"/>
        </w:tc>
      </w:tr>
      <w:tr w:rsidR="00E672F7" w:rsidRPr="00CF37F7" w14:paraId="0B6ED5B5" w14:textId="75F10AE9" w:rsidTr="001B2258">
        <w:tc>
          <w:tcPr>
            <w:tcW w:w="1113" w:type="dxa"/>
          </w:tcPr>
          <w:p w14:paraId="58B5C339" w14:textId="0DB18F30" w:rsidR="00E672F7" w:rsidRPr="00C9768E" w:rsidRDefault="00E672F7" w:rsidP="00C9768E">
            <w:pPr>
              <w:ind w:left="360"/>
            </w:pPr>
          </w:p>
        </w:tc>
        <w:tc>
          <w:tcPr>
            <w:tcW w:w="3450" w:type="dxa"/>
          </w:tcPr>
          <w:p w14:paraId="500F5938" w14:textId="48F2C002" w:rsidR="00E672F7" w:rsidRPr="00AC0FE2" w:rsidRDefault="00AC0FE2" w:rsidP="00AC0FE2">
            <w:pPr>
              <w:pStyle w:val="berschrift2"/>
              <w:jc w:val="center"/>
              <w:outlineLvl w:val="1"/>
              <w:rPr>
                <w:sz w:val="24"/>
                <w:szCs w:val="24"/>
              </w:rPr>
            </w:pPr>
            <w:r w:rsidRPr="00AC0FE2">
              <w:rPr>
                <w:sz w:val="24"/>
                <w:szCs w:val="24"/>
              </w:rPr>
              <w:t>Sondergeräte</w:t>
            </w:r>
          </w:p>
        </w:tc>
        <w:tc>
          <w:tcPr>
            <w:tcW w:w="1514" w:type="dxa"/>
          </w:tcPr>
          <w:p w14:paraId="77DE8851" w14:textId="77777777" w:rsidR="00E672F7" w:rsidRPr="008C2B48" w:rsidRDefault="00E672F7" w:rsidP="00252177"/>
        </w:tc>
        <w:tc>
          <w:tcPr>
            <w:tcW w:w="1603" w:type="dxa"/>
          </w:tcPr>
          <w:p w14:paraId="2F207680" w14:textId="77777777" w:rsidR="00E672F7" w:rsidRPr="008C2B48" w:rsidRDefault="00E672F7" w:rsidP="00252177"/>
        </w:tc>
        <w:tc>
          <w:tcPr>
            <w:tcW w:w="2380" w:type="dxa"/>
          </w:tcPr>
          <w:p w14:paraId="3B3C8CEC" w14:textId="77777777" w:rsidR="00E672F7" w:rsidRPr="008C2B48" w:rsidRDefault="00E672F7" w:rsidP="00252177"/>
        </w:tc>
      </w:tr>
      <w:tr w:rsidR="00E672F7" w:rsidRPr="00CF37F7" w14:paraId="096A239E" w14:textId="1CF71261" w:rsidTr="001B2258">
        <w:tc>
          <w:tcPr>
            <w:tcW w:w="1113" w:type="dxa"/>
          </w:tcPr>
          <w:p w14:paraId="41A31251" w14:textId="76A63690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28029474" w14:textId="6E5BA041" w:rsidR="00E672F7" w:rsidRPr="008C2B48" w:rsidRDefault="00AC0FE2" w:rsidP="00AA3EA5">
            <w:pPr>
              <w:tabs>
                <w:tab w:val="left" w:pos="460"/>
              </w:tabs>
            </w:pPr>
            <w:r>
              <w:t>1 Stück Abgasschlauch passen</w:t>
            </w:r>
            <w:r w:rsidR="00AA3EA5">
              <w:t>d</w:t>
            </w:r>
            <w:r>
              <w:t xml:space="preserve"> für LKW-FW DIN 14572 </w:t>
            </w:r>
          </w:p>
        </w:tc>
        <w:tc>
          <w:tcPr>
            <w:tcW w:w="1514" w:type="dxa"/>
          </w:tcPr>
          <w:p w14:paraId="0605F69E" w14:textId="77777777" w:rsidR="00E672F7" w:rsidRPr="008C2B48" w:rsidRDefault="00E672F7" w:rsidP="00252177"/>
        </w:tc>
        <w:tc>
          <w:tcPr>
            <w:tcW w:w="1603" w:type="dxa"/>
          </w:tcPr>
          <w:p w14:paraId="2DD2C206" w14:textId="77777777" w:rsidR="00E672F7" w:rsidRPr="008C2B48" w:rsidRDefault="00E672F7" w:rsidP="00252177"/>
        </w:tc>
        <w:tc>
          <w:tcPr>
            <w:tcW w:w="2380" w:type="dxa"/>
          </w:tcPr>
          <w:p w14:paraId="4D88C225" w14:textId="6A411A31" w:rsidR="00E672F7" w:rsidRPr="008C2B48" w:rsidRDefault="00E672F7" w:rsidP="00252177"/>
        </w:tc>
      </w:tr>
      <w:tr w:rsidR="00E672F7" w:rsidRPr="00CF37F7" w14:paraId="16AECEF9" w14:textId="128CD40B" w:rsidTr="001B2258">
        <w:tc>
          <w:tcPr>
            <w:tcW w:w="1113" w:type="dxa"/>
          </w:tcPr>
          <w:p w14:paraId="3C45329C" w14:textId="0CF04000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5B3548D" w14:textId="31E2CE4D" w:rsidR="00E672F7" w:rsidRPr="008C2B48" w:rsidRDefault="00AC0FE2" w:rsidP="0051234E">
            <w:pPr>
              <w:tabs>
                <w:tab w:val="left" w:pos="460"/>
              </w:tabs>
            </w:pPr>
            <w:r>
              <w:t xml:space="preserve">1 Stück Abschleppseil für 3500kg Anhängelast, 5m </w:t>
            </w:r>
            <w:r w:rsidR="00601E68">
              <w:t>l</w:t>
            </w:r>
            <w:r>
              <w:t xml:space="preserve">ang, mit rotem </w:t>
            </w:r>
            <w:proofErr w:type="spellStart"/>
            <w:r>
              <w:t>Warntuch</w:t>
            </w:r>
            <w:proofErr w:type="spellEnd"/>
            <w:r>
              <w:t xml:space="preserve"> , etwa</w:t>
            </w:r>
            <w:r w:rsidR="00601E68">
              <w:t xml:space="preserve"> </w:t>
            </w:r>
            <w:r>
              <w:t>200</w:t>
            </w:r>
            <w:r w:rsidR="00601E68">
              <w:t xml:space="preserve"> </w:t>
            </w:r>
            <w:r>
              <w:t>mmx200</w:t>
            </w:r>
            <w:r w:rsidR="00601E68">
              <w:t xml:space="preserve"> </w:t>
            </w:r>
            <w:r>
              <w:t>mm (handelsübliche Ausführung</w:t>
            </w:r>
            <w:r w:rsidR="000D4885">
              <w:t>)</w:t>
            </w:r>
          </w:p>
        </w:tc>
        <w:tc>
          <w:tcPr>
            <w:tcW w:w="1514" w:type="dxa"/>
          </w:tcPr>
          <w:p w14:paraId="0BBF82D0" w14:textId="77777777" w:rsidR="00E672F7" w:rsidRPr="008C2B48" w:rsidRDefault="00E672F7" w:rsidP="00252177"/>
        </w:tc>
        <w:tc>
          <w:tcPr>
            <w:tcW w:w="1603" w:type="dxa"/>
          </w:tcPr>
          <w:p w14:paraId="4D0A1404" w14:textId="77777777" w:rsidR="00E672F7" w:rsidRPr="008C2B48" w:rsidRDefault="00E672F7" w:rsidP="00252177"/>
        </w:tc>
        <w:tc>
          <w:tcPr>
            <w:tcW w:w="2380" w:type="dxa"/>
          </w:tcPr>
          <w:p w14:paraId="3FAF723A" w14:textId="6C1292D1" w:rsidR="00E672F7" w:rsidRPr="008C2B48" w:rsidRDefault="00E672F7" w:rsidP="00252177"/>
        </w:tc>
      </w:tr>
      <w:tr w:rsidR="00E672F7" w:rsidRPr="00CF37F7" w14:paraId="53AC99E5" w14:textId="48BDF8CE" w:rsidTr="001B2258">
        <w:tc>
          <w:tcPr>
            <w:tcW w:w="1113" w:type="dxa"/>
          </w:tcPr>
          <w:p w14:paraId="29EB4FF3" w14:textId="4970CBE9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4366EF40" w14:textId="750E048B" w:rsidR="00E672F7" w:rsidRPr="008C2B48" w:rsidRDefault="00AC0FE2" w:rsidP="0051234E">
            <w:pPr>
              <w:tabs>
                <w:tab w:val="left" w:pos="460"/>
              </w:tabs>
            </w:pPr>
            <w:r>
              <w:t>1 Stück</w:t>
            </w:r>
            <w:r w:rsidR="00601E68">
              <w:t xml:space="preserve"> </w:t>
            </w:r>
            <w:r w:rsidR="00EE648B">
              <w:t>R</w:t>
            </w:r>
            <w:r>
              <w:t xml:space="preserve">eservekraftstoffkanister </w:t>
            </w:r>
            <w:r w:rsidR="00EE648B">
              <w:t>aus Stahlblech 5</w:t>
            </w:r>
            <w:r w:rsidR="00601E68">
              <w:t>L</w:t>
            </w:r>
            <w:r w:rsidR="00EE648B">
              <w:t xml:space="preserve"> Inhalt mit unverlierbarem Verschluss</w:t>
            </w:r>
            <w:r w:rsidR="00601E68">
              <w:t>,</w:t>
            </w:r>
            <w:r w:rsidR="00EE648B">
              <w:t xml:space="preserve"> Farbe rot</w:t>
            </w:r>
          </w:p>
        </w:tc>
        <w:tc>
          <w:tcPr>
            <w:tcW w:w="1514" w:type="dxa"/>
          </w:tcPr>
          <w:p w14:paraId="5EF53926" w14:textId="77777777" w:rsidR="00E672F7" w:rsidRPr="008C2B48" w:rsidRDefault="00E672F7" w:rsidP="00252177"/>
        </w:tc>
        <w:tc>
          <w:tcPr>
            <w:tcW w:w="1603" w:type="dxa"/>
          </w:tcPr>
          <w:p w14:paraId="009E4AEA" w14:textId="77777777" w:rsidR="00E672F7" w:rsidRPr="008C2B48" w:rsidRDefault="00E672F7" w:rsidP="00252177"/>
        </w:tc>
        <w:tc>
          <w:tcPr>
            <w:tcW w:w="2380" w:type="dxa"/>
          </w:tcPr>
          <w:p w14:paraId="3AFED998" w14:textId="0A607904" w:rsidR="00E672F7" w:rsidRPr="008C2B48" w:rsidRDefault="00E672F7" w:rsidP="00252177"/>
        </w:tc>
      </w:tr>
      <w:tr w:rsidR="00E672F7" w:rsidRPr="00CF37F7" w14:paraId="00B96898" w14:textId="5DEE5F21" w:rsidTr="0052100A">
        <w:tc>
          <w:tcPr>
            <w:tcW w:w="1113" w:type="dxa"/>
            <w:shd w:val="clear" w:color="auto" w:fill="FFFFFF" w:themeFill="background1"/>
          </w:tcPr>
          <w:p w14:paraId="383D2C8B" w14:textId="447A98C3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1DE2A7DD" w14:textId="310C749D" w:rsidR="00E672F7" w:rsidRPr="008C2B48" w:rsidRDefault="00F878D0" w:rsidP="0051234E">
            <w:pPr>
              <w:tabs>
                <w:tab w:val="left" w:pos="460"/>
              </w:tabs>
            </w:pPr>
            <w:r>
              <w:t xml:space="preserve">Doppelkanister für min. 5l Kraftstoff für Kettensäge und min. 2l </w:t>
            </w:r>
            <w:proofErr w:type="spellStart"/>
            <w:r>
              <w:t>Kettenöl</w:t>
            </w:r>
            <w:proofErr w:type="spellEnd"/>
            <w:r>
              <w:t xml:space="preserve"> Typ Stihl Kombi-Kanister Orange Profi Art-Nr. 00008810113</w:t>
            </w:r>
            <w:r w:rsidR="000D4885">
              <w:t xml:space="preserve">, oder vergleichbar </w:t>
            </w:r>
          </w:p>
        </w:tc>
        <w:tc>
          <w:tcPr>
            <w:tcW w:w="1514" w:type="dxa"/>
          </w:tcPr>
          <w:p w14:paraId="1B4E9B2F" w14:textId="77777777" w:rsidR="00E672F7" w:rsidRPr="008C2B48" w:rsidRDefault="00E672F7" w:rsidP="00252177"/>
        </w:tc>
        <w:tc>
          <w:tcPr>
            <w:tcW w:w="1603" w:type="dxa"/>
          </w:tcPr>
          <w:p w14:paraId="31A42202" w14:textId="77777777" w:rsidR="00E672F7" w:rsidRPr="008C2B48" w:rsidRDefault="00E672F7" w:rsidP="00252177"/>
        </w:tc>
        <w:tc>
          <w:tcPr>
            <w:tcW w:w="2380" w:type="dxa"/>
          </w:tcPr>
          <w:p w14:paraId="1CC456B2" w14:textId="15AE2D4A" w:rsidR="00E672F7" w:rsidRPr="008C2B48" w:rsidRDefault="00E672F7" w:rsidP="00252177"/>
        </w:tc>
      </w:tr>
      <w:tr w:rsidR="00E672F7" w:rsidRPr="00CF37F7" w14:paraId="25AD52DA" w14:textId="333EBF1C" w:rsidTr="001B2258">
        <w:tc>
          <w:tcPr>
            <w:tcW w:w="1113" w:type="dxa"/>
          </w:tcPr>
          <w:p w14:paraId="5F521E74" w14:textId="4601C04B" w:rsidR="00E672F7" w:rsidRPr="00C9768E" w:rsidRDefault="00E672F7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C672400" w14:textId="4AC7DB6F" w:rsidR="00E672F7" w:rsidRPr="008C2B48" w:rsidRDefault="008F3886" w:rsidP="0051234E">
            <w:pPr>
              <w:tabs>
                <w:tab w:val="left" w:pos="460"/>
              </w:tabs>
            </w:pPr>
            <w:r>
              <w:t>4</w:t>
            </w:r>
            <w:r w:rsidR="00557A8A">
              <w:t xml:space="preserve"> Stück Klettband für Schlauchpaket Typ PAX Klettband für Schlauchpaket rot, oder vergleichbar</w:t>
            </w:r>
          </w:p>
        </w:tc>
        <w:tc>
          <w:tcPr>
            <w:tcW w:w="1514" w:type="dxa"/>
          </w:tcPr>
          <w:p w14:paraId="4BDD085D" w14:textId="77777777" w:rsidR="00E672F7" w:rsidRPr="008C2B48" w:rsidRDefault="00E672F7" w:rsidP="00252177"/>
        </w:tc>
        <w:tc>
          <w:tcPr>
            <w:tcW w:w="1603" w:type="dxa"/>
          </w:tcPr>
          <w:p w14:paraId="7996B511" w14:textId="77777777" w:rsidR="00E672F7" w:rsidRPr="008C2B48" w:rsidRDefault="00E672F7" w:rsidP="00252177"/>
        </w:tc>
        <w:tc>
          <w:tcPr>
            <w:tcW w:w="2380" w:type="dxa"/>
          </w:tcPr>
          <w:p w14:paraId="093663DA" w14:textId="7F5996FF" w:rsidR="00E672F7" w:rsidRPr="008C2B48" w:rsidRDefault="00E672F7" w:rsidP="00252177"/>
        </w:tc>
      </w:tr>
      <w:tr w:rsidR="00985D5A" w:rsidRPr="00CF37F7" w14:paraId="0C61AAEF" w14:textId="77777777" w:rsidTr="001B2258">
        <w:tc>
          <w:tcPr>
            <w:tcW w:w="1113" w:type="dxa"/>
          </w:tcPr>
          <w:p w14:paraId="753A386C" w14:textId="77777777" w:rsidR="00985D5A" w:rsidRPr="00C9768E" w:rsidRDefault="00985D5A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5593706F" w14:textId="4DF94B99" w:rsidR="00985D5A" w:rsidRDefault="00985D5A" w:rsidP="0051234E">
            <w:pPr>
              <w:tabs>
                <w:tab w:val="left" w:pos="460"/>
              </w:tabs>
            </w:pPr>
            <w:r>
              <w:t xml:space="preserve">6 Stück Flaschenhülle für 6,8 Liter CFK-Atemluftflasche aus </w:t>
            </w:r>
            <w:proofErr w:type="spellStart"/>
            <w:r>
              <w:t>Nomex</w:t>
            </w:r>
            <w:proofErr w:type="spellEnd"/>
            <w:r>
              <w:t>, Typ Dräger NANO, schwarz, oder vergleichbar</w:t>
            </w:r>
          </w:p>
        </w:tc>
        <w:tc>
          <w:tcPr>
            <w:tcW w:w="1514" w:type="dxa"/>
          </w:tcPr>
          <w:p w14:paraId="144D2D11" w14:textId="77777777" w:rsidR="00985D5A" w:rsidRPr="008C2B48" w:rsidRDefault="00985D5A" w:rsidP="00252177"/>
        </w:tc>
        <w:tc>
          <w:tcPr>
            <w:tcW w:w="1603" w:type="dxa"/>
          </w:tcPr>
          <w:p w14:paraId="6FC69760" w14:textId="77777777" w:rsidR="00985D5A" w:rsidRPr="008C2B48" w:rsidRDefault="00985D5A" w:rsidP="00252177"/>
        </w:tc>
        <w:tc>
          <w:tcPr>
            <w:tcW w:w="2380" w:type="dxa"/>
          </w:tcPr>
          <w:p w14:paraId="30AA328A" w14:textId="77777777" w:rsidR="00985D5A" w:rsidRPr="008C2B48" w:rsidRDefault="00985D5A" w:rsidP="00252177"/>
        </w:tc>
      </w:tr>
      <w:tr w:rsidR="00B67B9B" w:rsidRPr="00CF37F7" w14:paraId="504B8F91" w14:textId="77777777" w:rsidTr="001B2258">
        <w:tc>
          <w:tcPr>
            <w:tcW w:w="1113" w:type="dxa"/>
          </w:tcPr>
          <w:p w14:paraId="7B3E6FC9" w14:textId="77777777" w:rsidR="00B67B9B" w:rsidRPr="00C9768E" w:rsidRDefault="00B67B9B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255361F7" w14:textId="71722DBD" w:rsidR="00B67B9B" w:rsidRDefault="00B67B9B" w:rsidP="0051234E">
            <w:pPr>
              <w:tabs>
                <w:tab w:val="left" w:pos="460"/>
              </w:tabs>
            </w:pPr>
            <w:r>
              <w:t xml:space="preserve">1 Stück Fahrtenbuch Typ Fa. PAX </w:t>
            </w:r>
            <w:proofErr w:type="spellStart"/>
            <w:r>
              <w:t>Multiorganizer</w:t>
            </w:r>
            <w:proofErr w:type="spellEnd"/>
            <w:r>
              <w:t xml:space="preserve">  inkl. DIN A4 Klemmbrett aus Aluminium in PAX-Plan rot, oder vergleichbar</w:t>
            </w:r>
          </w:p>
        </w:tc>
        <w:tc>
          <w:tcPr>
            <w:tcW w:w="1514" w:type="dxa"/>
          </w:tcPr>
          <w:p w14:paraId="0AE20299" w14:textId="77777777" w:rsidR="00B67B9B" w:rsidRPr="008C2B48" w:rsidRDefault="00B67B9B" w:rsidP="00252177"/>
        </w:tc>
        <w:tc>
          <w:tcPr>
            <w:tcW w:w="1603" w:type="dxa"/>
          </w:tcPr>
          <w:p w14:paraId="1B8A4E19" w14:textId="77777777" w:rsidR="00B67B9B" w:rsidRPr="008C2B48" w:rsidRDefault="00B67B9B" w:rsidP="00252177"/>
        </w:tc>
        <w:tc>
          <w:tcPr>
            <w:tcW w:w="2380" w:type="dxa"/>
          </w:tcPr>
          <w:p w14:paraId="23E2D67F" w14:textId="77777777" w:rsidR="00B67B9B" w:rsidRPr="008C2B48" w:rsidRDefault="00B67B9B" w:rsidP="00252177"/>
        </w:tc>
      </w:tr>
      <w:tr w:rsidR="0099786B" w:rsidRPr="00CF37F7" w14:paraId="3C348937" w14:textId="77777777" w:rsidTr="001B2258">
        <w:tc>
          <w:tcPr>
            <w:tcW w:w="1113" w:type="dxa"/>
          </w:tcPr>
          <w:p w14:paraId="496FE760" w14:textId="77777777" w:rsidR="0099786B" w:rsidRPr="00C9768E" w:rsidRDefault="0099786B" w:rsidP="00C9768E">
            <w:pPr>
              <w:pStyle w:val="Listenabsatz"/>
              <w:numPr>
                <w:ilvl w:val="0"/>
                <w:numId w:val="11"/>
              </w:numPr>
            </w:pPr>
          </w:p>
        </w:tc>
        <w:tc>
          <w:tcPr>
            <w:tcW w:w="3450" w:type="dxa"/>
          </w:tcPr>
          <w:p w14:paraId="650C2FA8" w14:textId="30E23670" w:rsidR="0099786B" w:rsidRDefault="0099786B" w:rsidP="0051234E">
            <w:pPr>
              <w:tabs>
                <w:tab w:val="left" w:pos="460"/>
              </w:tabs>
            </w:pPr>
            <w:r>
              <w:t xml:space="preserve">1 Stück Warnflaggensatz mit Holzstab, je 1x rot, gelb, blau, grün, Länge 800 mm, inkl. Lagerungsbeutel aus schwarzem Segeltuch 850x150 mm, oder vergleichbar </w:t>
            </w:r>
          </w:p>
        </w:tc>
        <w:tc>
          <w:tcPr>
            <w:tcW w:w="1514" w:type="dxa"/>
          </w:tcPr>
          <w:p w14:paraId="1F8D1B72" w14:textId="77777777" w:rsidR="0099786B" w:rsidRPr="008C2B48" w:rsidRDefault="0099786B" w:rsidP="00252177"/>
        </w:tc>
        <w:tc>
          <w:tcPr>
            <w:tcW w:w="1603" w:type="dxa"/>
          </w:tcPr>
          <w:p w14:paraId="0362AEF9" w14:textId="77777777" w:rsidR="0099786B" w:rsidRPr="008C2B48" w:rsidRDefault="0099786B" w:rsidP="00252177"/>
        </w:tc>
        <w:tc>
          <w:tcPr>
            <w:tcW w:w="2380" w:type="dxa"/>
          </w:tcPr>
          <w:p w14:paraId="7BDF2FAA" w14:textId="77777777" w:rsidR="0099786B" w:rsidRPr="008C2B48" w:rsidRDefault="0099786B" w:rsidP="00252177"/>
        </w:tc>
      </w:tr>
    </w:tbl>
    <w:p w14:paraId="078987CB" w14:textId="77777777" w:rsidR="0080034A" w:rsidRPr="00CF37F7" w:rsidRDefault="0080034A" w:rsidP="0080034A"/>
    <w:p w14:paraId="6BF36FDB" w14:textId="57F4054B" w:rsidR="0080034A" w:rsidRDefault="003B2B87" w:rsidP="0080034A">
      <w:r>
        <w:t>Gesamtsumme Preis (netto):_______________________</w:t>
      </w:r>
    </w:p>
    <w:p w14:paraId="477BF426" w14:textId="77777777" w:rsidR="003B2B87" w:rsidRDefault="003B2B87" w:rsidP="0080034A"/>
    <w:p w14:paraId="3B1D936D" w14:textId="795230D7" w:rsidR="003B2B87" w:rsidRDefault="003B2B87" w:rsidP="0080034A">
      <w:r>
        <w:t>MwSt. (19%):_____________________</w:t>
      </w:r>
    </w:p>
    <w:p w14:paraId="61289C8B" w14:textId="6E0A64D3" w:rsidR="003B2B87" w:rsidRDefault="003B2B87" w:rsidP="0080034A"/>
    <w:p w14:paraId="1FCAD4D0" w14:textId="36C35E8E" w:rsidR="003B2B87" w:rsidRDefault="003B2B87" w:rsidP="0080034A">
      <w:pPr>
        <w:rPr>
          <w:b/>
          <w:bCs/>
        </w:rPr>
      </w:pPr>
      <w:r w:rsidRPr="003B2B87">
        <w:rPr>
          <w:b/>
          <w:bCs/>
        </w:rPr>
        <w:t>Gesamtsumme Preis (brutto):______________________</w:t>
      </w:r>
    </w:p>
    <w:p w14:paraId="000F519F" w14:textId="01E05C5C" w:rsidR="003B2B87" w:rsidRDefault="003B2B87" w:rsidP="0080034A">
      <w:pPr>
        <w:rPr>
          <w:b/>
          <w:bCs/>
        </w:rPr>
      </w:pPr>
    </w:p>
    <w:p w14:paraId="1743E8D3" w14:textId="2347B15C" w:rsidR="00EF2581" w:rsidRDefault="00EF2581" w:rsidP="0080034A">
      <w:pPr>
        <w:rPr>
          <w:b/>
          <w:bCs/>
        </w:rPr>
      </w:pPr>
    </w:p>
    <w:p w14:paraId="106BE493" w14:textId="77777777" w:rsidR="00EF2581" w:rsidRDefault="00EF2581" w:rsidP="0080034A">
      <w:pPr>
        <w:rPr>
          <w:b/>
          <w:bCs/>
        </w:rPr>
      </w:pPr>
    </w:p>
    <w:p w14:paraId="4F3EE4E8" w14:textId="77777777" w:rsidR="00EF2581" w:rsidRDefault="00EF2581" w:rsidP="0080034A">
      <w:pPr>
        <w:rPr>
          <w:b/>
          <w:bCs/>
        </w:rPr>
      </w:pPr>
    </w:p>
    <w:p w14:paraId="2A4A5B97" w14:textId="2251B1B9" w:rsidR="003B2B87" w:rsidRDefault="003B2B87" w:rsidP="0080034A">
      <w:r>
        <w:t>Datum:____________________</w:t>
      </w:r>
    </w:p>
    <w:p w14:paraId="331BC599" w14:textId="4B784BAF" w:rsidR="003B2B87" w:rsidRDefault="003B2B87" w:rsidP="0080034A"/>
    <w:p w14:paraId="60FC4EE4" w14:textId="07FF5FFF" w:rsidR="003B2B87" w:rsidRPr="003B2B87" w:rsidRDefault="00EF2581" w:rsidP="0080034A">
      <w:r>
        <w:t>Name des Ausstellers</w:t>
      </w:r>
      <w:r w:rsidR="003B2B87">
        <w:t>:_________________________________</w:t>
      </w:r>
    </w:p>
    <w:p w14:paraId="23ECB0A1" w14:textId="57CD8125" w:rsidR="00EF2581" w:rsidRPr="00EF2581" w:rsidRDefault="00EF2581" w:rsidP="00EF2581">
      <w:pPr>
        <w:autoSpaceDE w:val="0"/>
        <w:autoSpaceDN w:val="0"/>
        <w:adjustRightInd w:val="0"/>
        <w:spacing w:before="120" w:after="0"/>
        <w:ind w:right="1021"/>
        <w:rPr>
          <w:rFonts w:ascii="Trebuchet MS" w:hAnsi="Trebuchet MS"/>
          <w:b/>
          <w:sz w:val="14"/>
          <w:szCs w:val="19"/>
          <w:u w:val="single"/>
        </w:rPr>
      </w:pPr>
      <w:r w:rsidRPr="00EF2581">
        <w:rPr>
          <w:rFonts w:ascii="Trebuchet MS" w:hAnsi="Trebuchet MS" w:cs="Times New Roman"/>
          <w:sz w:val="18"/>
        </w:rPr>
        <w:t xml:space="preserve">Wird diese Erklärung in Textform verlangt, ist keine Unterschrift notwendig, </w:t>
      </w:r>
      <w:r>
        <w:rPr>
          <w:rFonts w:ascii="Trebuchet MS" w:hAnsi="Trebuchet MS" w:cs="Times New Roman"/>
          <w:sz w:val="18"/>
        </w:rPr>
        <w:br/>
      </w:r>
      <w:r w:rsidRPr="00EF2581">
        <w:rPr>
          <w:rFonts w:ascii="Trebuchet MS" w:hAnsi="Trebuchet MS" w:cs="Times New Roman"/>
          <w:sz w:val="18"/>
        </w:rPr>
        <w:t xml:space="preserve">nur die </w:t>
      </w:r>
      <w:r>
        <w:rPr>
          <w:rFonts w:ascii="Trebuchet MS" w:hAnsi="Trebuchet MS" w:cs="Times New Roman"/>
          <w:sz w:val="18"/>
        </w:rPr>
        <w:t>Namensangebe</w:t>
      </w:r>
      <w:r w:rsidRPr="00EF2581">
        <w:rPr>
          <w:rFonts w:ascii="Trebuchet MS" w:hAnsi="Trebuchet MS" w:cs="Times New Roman"/>
          <w:sz w:val="18"/>
        </w:rPr>
        <w:t xml:space="preserve"> des Ausstellers! </w:t>
      </w:r>
    </w:p>
    <w:p w14:paraId="20548CAE" w14:textId="77777777" w:rsidR="00445A15" w:rsidRPr="00CF37F7" w:rsidRDefault="00445A15" w:rsidP="00095C2A">
      <w:pPr>
        <w:pStyle w:val="KeinLeerraum"/>
      </w:pPr>
    </w:p>
    <w:sectPr w:rsidR="00445A15" w:rsidRPr="00CF37F7" w:rsidSect="00760E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693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085CF" w14:textId="77777777" w:rsidR="00473F18" w:rsidRDefault="00473F18" w:rsidP="00CB2DD0">
      <w:pPr>
        <w:spacing w:after="0"/>
      </w:pPr>
      <w:r>
        <w:separator/>
      </w:r>
    </w:p>
    <w:p w14:paraId="157A422C" w14:textId="77777777" w:rsidR="00473F18" w:rsidRDefault="00473F18"/>
    <w:p w14:paraId="0E496203" w14:textId="77777777" w:rsidR="00473F18" w:rsidRDefault="00473F18" w:rsidP="00095C2A"/>
  </w:endnote>
  <w:endnote w:type="continuationSeparator" w:id="0">
    <w:p w14:paraId="6579CCDD" w14:textId="77777777" w:rsidR="00473F18" w:rsidRDefault="00473F18" w:rsidP="00CB2DD0">
      <w:pPr>
        <w:spacing w:after="0"/>
      </w:pPr>
      <w:r>
        <w:continuationSeparator/>
      </w:r>
    </w:p>
    <w:p w14:paraId="0CB5242A" w14:textId="77777777" w:rsidR="00473F18" w:rsidRDefault="00473F18"/>
    <w:p w14:paraId="1C3905A0" w14:textId="77777777" w:rsidR="00473F18" w:rsidRDefault="00473F18" w:rsidP="00095C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F7FED" w14:textId="77777777" w:rsidR="00E00F66" w:rsidRDefault="00E00F66">
    <w:pPr>
      <w:pStyle w:val="Fuzeile"/>
    </w:pPr>
  </w:p>
  <w:p w14:paraId="103BA38F" w14:textId="77777777" w:rsidR="00DA6FC2" w:rsidRDefault="00DA6FC2"/>
  <w:p w14:paraId="5AFE4D1C" w14:textId="77777777" w:rsidR="00DA6FC2" w:rsidRDefault="00DA6FC2" w:rsidP="00095C2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AFDF8" w14:textId="77777777" w:rsidR="00E00F66" w:rsidRPr="00E00F66" w:rsidRDefault="00E00F66" w:rsidP="00E00F66">
    <w:pPr>
      <w:tabs>
        <w:tab w:val="center" w:pos="4536"/>
        <w:tab w:val="right" w:pos="9072"/>
      </w:tabs>
      <w:spacing w:after="0"/>
      <w:rPr>
        <w:rFonts w:ascii="Calibri" w:eastAsia="Calibri" w:hAnsi="Calibri" w:cs="Times New Roman"/>
        <w:sz w:val="22"/>
        <w:szCs w:val="22"/>
      </w:rPr>
    </w:pPr>
  </w:p>
  <w:p w14:paraId="5E0DCF1C" w14:textId="77777777" w:rsidR="00E00F66" w:rsidRPr="00E00F66" w:rsidRDefault="00E00F66" w:rsidP="00E00F66">
    <w:pPr>
      <w:tabs>
        <w:tab w:val="center" w:pos="4536"/>
        <w:tab w:val="right" w:pos="9072"/>
      </w:tabs>
      <w:spacing w:after="0"/>
      <w:rPr>
        <w:rFonts w:ascii="Calibri" w:eastAsia="Calibri" w:hAnsi="Calibri" w:cs="Times New Roman"/>
        <w:sz w:val="22"/>
        <w:szCs w:val="22"/>
      </w:rPr>
    </w:pPr>
  </w:p>
  <w:p w14:paraId="52CF51F8" w14:textId="77777777" w:rsidR="00E00F66" w:rsidRPr="00E00F66" w:rsidRDefault="00E00F66" w:rsidP="00E00F66">
    <w:pPr>
      <w:tabs>
        <w:tab w:val="center" w:pos="4536"/>
        <w:tab w:val="right" w:pos="9072"/>
      </w:tabs>
      <w:spacing w:after="0"/>
      <w:rPr>
        <w:rFonts w:ascii="Calibri" w:eastAsia="Calibri" w:hAnsi="Calibri" w:cs="Times New Roman"/>
        <w:sz w:val="22"/>
        <w:szCs w:val="22"/>
      </w:rPr>
    </w:pPr>
  </w:p>
  <w:p w14:paraId="7688670A" w14:textId="77777777" w:rsidR="00E00F66" w:rsidRDefault="00E00F66" w:rsidP="00E00F66">
    <w:pPr>
      <w:tabs>
        <w:tab w:val="left" w:pos="2805"/>
        <w:tab w:val="center" w:pos="4536"/>
        <w:tab w:val="right" w:pos="8533"/>
        <w:tab w:val="right" w:pos="9072"/>
      </w:tabs>
      <w:spacing w:after="0"/>
      <w:jc w:val="right"/>
      <w:rPr>
        <w:rFonts w:ascii="Trebuchet MS" w:eastAsia="Calibri" w:hAnsi="Trebuchet MS" w:cs="Times New Roman"/>
        <w:sz w:val="16"/>
        <w:szCs w:val="16"/>
      </w:rPr>
    </w:pPr>
    <w:r w:rsidRPr="00E00F66">
      <w:rPr>
        <w:rFonts w:ascii="Trebuchet MS" w:eastAsia="Calibri" w:hAnsi="Trebuchet MS" w:cs="Times New Roman"/>
        <w:sz w:val="16"/>
        <w:szCs w:val="16"/>
      </w:rPr>
      <w:t xml:space="preserve">Seite </w:t>
    </w:r>
    <w:r w:rsidRPr="00E00F66">
      <w:rPr>
        <w:rFonts w:ascii="Trebuchet MS" w:eastAsia="Calibri" w:hAnsi="Trebuchet MS" w:cs="Times New Roman"/>
        <w:sz w:val="16"/>
        <w:szCs w:val="16"/>
      </w:rPr>
      <w:fldChar w:fldCharType="begin"/>
    </w:r>
    <w:r w:rsidRPr="00E00F66">
      <w:rPr>
        <w:rFonts w:ascii="Trebuchet MS" w:eastAsia="Calibri" w:hAnsi="Trebuchet MS" w:cs="Times New Roman"/>
        <w:sz w:val="16"/>
        <w:szCs w:val="16"/>
      </w:rPr>
      <w:instrText xml:space="preserve"> PAGE </w:instrText>
    </w:r>
    <w:r w:rsidRPr="00E00F66">
      <w:rPr>
        <w:rFonts w:ascii="Trebuchet MS" w:eastAsia="Calibri" w:hAnsi="Trebuchet MS" w:cs="Times New Roman"/>
        <w:sz w:val="16"/>
        <w:szCs w:val="16"/>
      </w:rPr>
      <w:fldChar w:fldCharType="separate"/>
    </w:r>
    <w:r w:rsidR="00445A15">
      <w:rPr>
        <w:rFonts w:ascii="Trebuchet MS" w:eastAsia="Calibri" w:hAnsi="Trebuchet MS" w:cs="Times New Roman"/>
        <w:noProof/>
        <w:sz w:val="16"/>
        <w:szCs w:val="16"/>
      </w:rPr>
      <w:t>2</w:t>
    </w:r>
    <w:r w:rsidRPr="00E00F66">
      <w:rPr>
        <w:rFonts w:ascii="Trebuchet MS" w:eastAsia="Calibri" w:hAnsi="Trebuchet MS" w:cs="Times New Roman"/>
        <w:sz w:val="16"/>
        <w:szCs w:val="16"/>
      </w:rPr>
      <w:fldChar w:fldCharType="end"/>
    </w:r>
    <w:r w:rsidRPr="00E00F66">
      <w:rPr>
        <w:rFonts w:ascii="Trebuchet MS" w:eastAsia="Calibri" w:hAnsi="Trebuchet MS" w:cs="Times New Roman"/>
        <w:sz w:val="16"/>
        <w:szCs w:val="16"/>
      </w:rPr>
      <w:t xml:space="preserve"> von </w:t>
    </w:r>
    <w:r w:rsidRPr="00E00F66">
      <w:rPr>
        <w:rFonts w:ascii="Trebuchet MS" w:eastAsia="Calibri" w:hAnsi="Trebuchet MS" w:cs="Times New Roman"/>
        <w:sz w:val="16"/>
        <w:szCs w:val="16"/>
      </w:rPr>
      <w:fldChar w:fldCharType="begin"/>
    </w:r>
    <w:r w:rsidRPr="00E00F66">
      <w:rPr>
        <w:rFonts w:ascii="Trebuchet MS" w:eastAsia="Calibri" w:hAnsi="Trebuchet MS" w:cs="Times New Roman"/>
        <w:sz w:val="16"/>
        <w:szCs w:val="16"/>
      </w:rPr>
      <w:instrText xml:space="preserve"> NumPages </w:instrText>
    </w:r>
    <w:r w:rsidRPr="00E00F66">
      <w:rPr>
        <w:rFonts w:ascii="Trebuchet MS" w:eastAsia="Calibri" w:hAnsi="Trebuchet MS" w:cs="Times New Roman"/>
        <w:sz w:val="16"/>
        <w:szCs w:val="16"/>
      </w:rPr>
      <w:fldChar w:fldCharType="separate"/>
    </w:r>
    <w:r w:rsidR="00445A15">
      <w:rPr>
        <w:rFonts w:ascii="Trebuchet MS" w:eastAsia="Calibri" w:hAnsi="Trebuchet MS" w:cs="Times New Roman"/>
        <w:noProof/>
        <w:sz w:val="16"/>
        <w:szCs w:val="16"/>
      </w:rPr>
      <w:t>2</w:t>
    </w:r>
    <w:r w:rsidRPr="00E00F66">
      <w:rPr>
        <w:rFonts w:ascii="Trebuchet MS" w:eastAsia="Calibri" w:hAnsi="Trebuchet MS" w:cs="Times New Roman"/>
        <w:sz w:val="16"/>
        <w:szCs w:val="16"/>
      </w:rPr>
      <w:fldChar w:fldCharType="end"/>
    </w:r>
    <w:r w:rsidRPr="00E00F66">
      <w:rPr>
        <w:rFonts w:eastAsia="Calibri" w:cs="Times New Roman"/>
        <w:noProof/>
        <w:lang w:eastAsia="de-DE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731B2B6C" wp14:editId="745DBD80">
              <wp:simplePos x="0" y="0"/>
              <wp:positionH relativeFrom="column">
                <wp:posOffset>5532762</wp:posOffset>
              </wp:positionH>
              <wp:positionV relativeFrom="paragraph">
                <wp:posOffset>-522367</wp:posOffset>
              </wp:positionV>
              <wp:extent cx="589915" cy="579120"/>
              <wp:effectExtent l="0" t="0" r="635" b="0"/>
              <wp:wrapSquare wrapText="bothSides"/>
              <wp:docPr id="10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9915" cy="579120"/>
                        <a:chOff x="0" y="0"/>
                        <a:chExt cx="591199" cy="581025"/>
                      </a:xfrm>
                    </wpg:grpSpPr>
                    <wps:wsp>
                      <wps:cNvPr id="21" name="Freeform 7"/>
                      <wps:cNvSpPr>
                        <a:spLocks/>
                      </wps:cNvSpPr>
                      <wps:spPr bwMode="auto">
                        <a:xfrm>
                          <a:off x="341644" y="150725"/>
                          <a:ext cx="249555" cy="427990"/>
                        </a:xfrm>
                        <a:custGeom>
                          <a:avLst/>
                          <a:gdLst>
                            <a:gd name="T0" fmla="+- 0 10868 10832"/>
                            <a:gd name="T1" fmla="*/ T0 w 393"/>
                            <a:gd name="T2" fmla="+- 0 15598 15598"/>
                            <a:gd name="T3" fmla="*/ 15598 h 674"/>
                            <a:gd name="T4" fmla="+- 0 10832 10832"/>
                            <a:gd name="T5" fmla="*/ T4 w 393"/>
                            <a:gd name="T6" fmla="+- 0 16236 15598"/>
                            <a:gd name="T7" fmla="*/ 16236 h 674"/>
                            <a:gd name="T8" fmla="+- 0 10879 10832"/>
                            <a:gd name="T9" fmla="*/ T8 w 393"/>
                            <a:gd name="T10" fmla="+- 0 16240 15598"/>
                            <a:gd name="T11" fmla="*/ 16240 h 674"/>
                            <a:gd name="T12" fmla="+- 0 10924 10832"/>
                            <a:gd name="T13" fmla="*/ T12 w 393"/>
                            <a:gd name="T14" fmla="+- 0 16247 15598"/>
                            <a:gd name="T15" fmla="*/ 16247 h 674"/>
                            <a:gd name="T16" fmla="+- 0 10968 10832"/>
                            <a:gd name="T17" fmla="*/ T16 w 393"/>
                            <a:gd name="T18" fmla="+- 0 16257 15598"/>
                            <a:gd name="T19" fmla="*/ 16257 h 674"/>
                            <a:gd name="T20" fmla="+- 0 11011 10832"/>
                            <a:gd name="T21" fmla="*/ T20 w 393"/>
                            <a:gd name="T22" fmla="+- 0 16271 15598"/>
                            <a:gd name="T23" fmla="*/ 16271 h 674"/>
                            <a:gd name="T24" fmla="+- 0 11225 10832"/>
                            <a:gd name="T25" fmla="*/ T24 w 393"/>
                            <a:gd name="T26" fmla="+- 0 15669 15598"/>
                            <a:gd name="T27" fmla="*/ 15669 h 674"/>
                            <a:gd name="T28" fmla="+- 0 11157 10832"/>
                            <a:gd name="T29" fmla="*/ T28 w 393"/>
                            <a:gd name="T30" fmla="+- 0 15647 15598"/>
                            <a:gd name="T31" fmla="*/ 15647 h 674"/>
                            <a:gd name="T32" fmla="+- 0 11087 10832"/>
                            <a:gd name="T33" fmla="*/ T32 w 393"/>
                            <a:gd name="T34" fmla="+- 0 15629 15598"/>
                            <a:gd name="T35" fmla="*/ 15629 h 674"/>
                            <a:gd name="T36" fmla="+- 0 11015 10832"/>
                            <a:gd name="T37" fmla="*/ T36 w 393"/>
                            <a:gd name="T38" fmla="+- 0 15614 15598"/>
                            <a:gd name="T39" fmla="*/ 15614 h 674"/>
                            <a:gd name="T40" fmla="+- 0 10942 10832"/>
                            <a:gd name="T41" fmla="*/ T40 w 393"/>
                            <a:gd name="T42" fmla="+- 0 15604 15598"/>
                            <a:gd name="T43" fmla="*/ 15604 h 674"/>
                            <a:gd name="T44" fmla="+- 0 10868 10832"/>
                            <a:gd name="T45" fmla="*/ T44 w 393"/>
                            <a:gd name="T46" fmla="+- 0 15598 15598"/>
                            <a:gd name="T47" fmla="*/ 15598 h 6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393" h="674">
                              <a:moveTo>
                                <a:pt x="36" y="0"/>
                              </a:moveTo>
                              <a:lnTo>
                                <a:pt x="0" y="638"/>
                              </a:lnTo>
                              <a:lnTo>
                                <a:pt x="47" y="642"/>
                              </a:lnTo>
                              <a:lnTo>
                                <a:pt x="92" y="649"/>
                              </a:lnTo>
                              <a:lnTo>
                                <a:pt x="136" y="659"/>
                              </a:lnTo>
                              <a:lnTo>
                                <a:pt x="179" y="673"/>
                              </a:lnTo>
                              <a:lnTo>
                                <a:pt x="393" y="71"/>
                              </a:lnTo>
                              <a:lnTo>
                                <a:pt x="325" y="49"/>
                              </a:lnTo>
                              <a:lnTo>
                                <a:pt x="255" y="31"/>
                              </a:lnTo>
                              <a:lnTo>
                                <a:pt x="183" y="16"/>
                              </a:lnTo>
                              <a:lnTo>
                                <a:pt x="110" y="6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A6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297815" cy="581025"/>
                        </a:xfrm>
                        <a:custGeom>
                          <a:avLst/>
                          <a:gdLst>
                            <a:gd name="T0" fmla="+- 0 10721 10296"/>
                            <a:gd name="T1" fmla="*/ T0 w 469"/>
                            <a:gd name="T2" fmla="+- 0 15356 15356"/>
                            <a:gd name="T3" fmla="*/ 15356 h 915"/>
                            <a:gd name="T4" fmla="+- 0 10633 10296"/>
                            <a:gd name="T5" fmla="*/ T4 w 469"/>
                            <a:gd name="T6" fmla="+- 0 15363 15356"/>
                            <a:gd name="T7" fmla="*/ 15363 h 915"/>
                            <a:gd name="T8" fmla="+- 0 10546 10296"/>
                            <a:gd name="T9" fmla="*/ T8 w 469"/>
                            <a:gd name="T10" fmla="+- 0 15375 15356"/>
                            <a:gd name="T11" fmla="*/ 15375 h 915"/>
                            <a:gd name="T12" fmla="+- 0 10461 10296"/>
                            <a:gd name="T13" fmla="*/ T12 w 469"/>
                            <a:gd name="T14" fmla="+- 0 15392 15356"/>
                            <a:gd name="T15" fmla="*/ 15392 h 915"/>
                            <a:gd name="T16" fmla="+- 0 10378 10296"/>
                            <a:gd name="T17" fmla="*/ T16 w 469"/>
                            <a:gd name="T18" fmla="+- 0 15414 15356"/>
                            <a:gd name="T19" fmla="*/ 15414 h 915"/>
                            <a:gd name="T20" fmla="+- 0 10296 10296"/>
                            <a:gd name="T21" fmla="*/ T20 w 469"/>
                            <a:gd name="T22" fmla="+- 0 15440 15356"/>
                            <a:gd name="T23" fmla="*/ 15440 h 915"/>
                            <a:gd name="T24" fmla="+- 0 10587 10296"/>
                            <a:gd name="T25" fmla="*/ T24 w 469"/>
                            <a:gd name="T26" fmla="+- 0 16271 15356"/>
                            <a:gd name="T27" fmla="*/ 16271 h 915"/>
                            <a:gd name="T28" fmla="+- 0 10630 10296"/>
                            <a:gd name="T29" fmla="*/ T28 w 469"/>
                            <a:gd name="T30" fmla="+- 0 16257 15356"/>
                            <a:gd name="T31" fmla="*/ 16257 h 915"/>
                            <a:gd name="T32" fmla="+- 0 10674 10296"/>
                            <a:gd name="T33" fmla="*/ T32 w 469"/>
                            <a:gd name="T34" fmla="+- 0 16247 15356"/>
                            <a:gd name="T35" fmla="*/ 16247 h 915"/>
                            <a:gd name="T36" fmla="+- 0 10719 10296"/>
                            <a:gd name="T37" fmla="*/ T36 w 469"/>
                            <a:gd name="T38" fmla="+- 0 16240 15356"/>
                            <a:gd name="T39" fmla="*/ 16240 h 915"/>
                            <a:gd name="T40" fmla="+- 0 10765 10296"/>
                            <a:gd name="T41" fmla="*/ T40 w 469"/>
                            <a:gd name="T42" fmla="+- 0 16236 15356"/>
                            <a:gd name="T43" fmla="*/ 16236 h 915"/>
                            <a:gd name="T44" fmla="+- 0 10721 10296"/>
                            <a:gd name="T45" fmla="*/ T44 w 469"/>
                            <a:gd name="T46" fmla="+- 0 15356 15356"/>
                            <a:gd name="T47" fmla="*/ 15356 h 9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469" h="915">
                              <a:moveTo>
                                <a:pt x="425" y="0"/>
                              </a:moveTo>
                              <a:lnTo>
                                <a:pt x="337" y="7"/>
                              </a:lnTo>
                              <a:lnTo>
                                <a:pt x="250" y="19"/>
                              </a:lnTo>
                              <a:lnTo>
                                <a:pt x="165" y="36"/>
                              </a:lnTo>
                              <a:lnTo>
                                <a:pt x="82" y="58"/>
                              </a:lnTo>
                              <a:lnTo>
                                <a:pt x="0" y="84"/>
                              </a:lnTo>
                              <a:lnTo>
                                <a:pt x="291" y="915"/>
                              </a:lnTo>
                              <a:lnTo>
                                <a:pt x="334" y="901"/>
                              </a:lnTo>
                              <a:lnTo>
                                <a:pt x="378" y="891"/>
                              </a:lnTo>
                              <a:lnTo>
                                <a:pt x="423" y="884"/>
                              </a:lnTo>
                              <a:lnTo>
                                <a:pt x="469" y="880"/>
                              </a:lnTo>
                              <a:lnTo>
                                <a:pt x="4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A21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6C6924D" id="Gruppieren 10" o:spid="_x0000_s1026" style="position:absolute;margin-left:435.65pt;margin-top:-41.15pt;width:46.45pt;height:45.6pt;z-index:251669504" coordsize="5911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">
              <v:shape id="Freeform 7" o:spid="_x0000_s1027" style="position:absolute;left:3416;top:1507;width:2495;height:4280;visibility:visible;mso-wrap-style:square;v-text-anchor:top" coordsize="393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" path="m36,l,638r47,4l92,649r44,10l179,673,393,71,325,49,255,31,183,16,110,6,36,xe" fillcolor="#faa61a" stroked="f">
                <v:path arrowok="t" o:connecttype="custom" o:connectlocs="22860,9904730;0,10309860;29845,10312400;58420,10316845;86360,10323195;113665,10332085;249555,9949815;206375,9935845;161925,9924415;116205,9914890;69850,9908540;22860,9904730" o:connectangles="0,0,0,0,0,0,0,0,0,0,0,0"/>
              </v:shape>
              <v:shape id="Freeform 6" o:spid="_x0000_s1028" style="position:absolute;width:2978;height:5810;visibility:visible;mso-wrap-style:square;v-text-anchor:top" coordsize="469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" path="m425,l337,7,250,19,165,36,82,58,,84,291,915r43,-14l378,891r45,-7l469,880,425,xe" fillcolor="#da2128" stroked="f">
                <v:path arrowok="t" o:connecttype="custom" o:connectlocs="269875,9751060;213995,9755505;158750,9763125;104775,9773920;52070,9787890;0,9804400;184785,10332085;212090,10323195;240030,10316845;268605,10312400;297815,10309860;269875,9751060" o:connectangles="0,0,0,0,0,0,0,0,0,0,0,0"/>
              </v:shape>
              <w10:wrap type="squar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71E5" w14:textId="77777777" w:rsidR="00760ED6" w:rsidRPr="00760ED6" w:rsidRDefault="00760ED6" w:rsidP="00760ED6">
    <w:pPr>
      <w:pStyle w:val="Fuzeile"/>
      <w:spacing w:after="0"/>
      <w:rPr>
        <w:rFonts w:ascii="Calibri" w:hAnsi="Calibri" w:cs="Calibri"/>
        <w:sz w:val="22"/>
        <w:szCs w:val="22"/>
      </w:rPr>
    </w:pPr>
  </w:p>
  <w:p w14:paraId="6FEC2705" w14:textId="77777777" w:rsidR="00760ED6" w:rsidRPr="00760ED6" w:rsidRDefault="00760ED6" w:rsidP="00760ED6">
    <w:pPr>
      <w:pStyle w:val="Fuzeile"/>
      <w:spacing w:after="0"/>
      <w:rPr>
        <w:rFonts w:ascii="Calibri" w:hAnsi="Calibri" w:cs="Calibri"/>
        <w:sz w:val="22"/>
        <w:szCs w:val="22"/>
      </w:rPr>
    </w:pPr>
  </w:p>
  <w:p w14:paraId="51A1D9EF" w14:textId="77777777" w:rsidR="00760ED6" w:rsidRPr="00760ED6" w:rsidRDefault="00760ED6" w:rsidP="00760ED6">
    <w:pPr>
      <w:pStyle w:val="Fuzeile"/>
      <w:spacing w:after="0"/>
      <w:rPr>
        <w:rFonts w:ascii="Calibri" w:hAnsi="Calibri" w:cs="Calibri"/>
        <w:sz w:val="22"/>
        <w:szCs w:val="22"/>
      </w:rPr>
    </w:pPr>
  </w:p>
  <w:p w14:paraId="49328E0D" w14:textId="77777777" w:rsidR="00760ED6" w:rsidRDefault="00760ED6" w:rsidP="00760ED6">
    <w:pPr>
      <w:pStyle w:val="Fuzeile"/>
      <w:spacing w:after="0"/>
      <w:jc w:val="right"/>
    </w:pPr>
    <w:r>
      <w:rPr>
        <w:rFonts w:ascii="Trebuchet MS" w:hAnsi="Trebuchet MS"/>
        <w:sz w:val="16"/>
        <w:szCs w:val="16"/>
      </w:rPr>
      <w:t xml:space="preserve">Seite </w:t>
    </w:r>
    <w:r>
      <w:rPr>
        <w:rFonts w:ascii="Trebuchet MS" w:hAnsi="Trebuchet MS"/>
        <w:sz w:val="16"/>
        <w:szCs w:val="16"/>
      </w:rPr>
      <w:fldChar w:fldCharType="begin"/>
    </w:r>
    <w:r>
      <w:rPr>
        <w:rFonts w:ascii="Trebuchet MS" w:hAnsi="Trebuchet MS"/>
        <w:sz w:val="16"/>
        <w:szCs w:val="16"/>
      </w:rPr>
      <w:instrText xml:space="preserve"> PAGE </w:instrText>
    </w:r>
    <w:r>
      <w:rPr>
        <w:rFonts w:ascii="Trebuchet MS" w:hAnsi="Trebuchet MS"/>
        <w:sz w:val="16"/>
        <w:szCs w:val="16"/>
      </w:rPr>
      <w:fldChar w:fldCharType="separate"/>
    </w:r>
    <w:r w:rsidR="00445A15">
      <w:rPr>
        <w:rFonts w:ascii="Trebuchet MS" w:hAnsi="Trebuchet MS"/>
        <w:noProof/>
        <w:sz w:val="16"/>
        <w:szCs w:val="16"/>
      </w:rPr>
      <w:t>1</w:t>
    </w:r>
    <w:r>
      <w:rPr>
        <w:rFonts w:ascii="Trebuchet MS" w:hAnsi="Trebuchet MS"/>
        <w:sz w:val="16"/>
        <w:szCs w:val="16"/>
      </w:rPr>
      <w:fldChar w:fldCharType="end"/>
    </w:r>
    <w:r>
      <w:rPr>
        <w:rFonts w:ascii="Trebuchet MS" w:hAnsi="Trebuchet MS"/>
        <w:sz w:val="16"/>
        <w:szCs w:val="16"/>
      </w:rPr>
      <w:t xml:space="preserve"> von </w:t>
    </w:r>
    <w:r>
      <w:rPr>
        <w:rFonts w:ascii="Trebuchet MS" w:hAnsi="Trebuchet MS"/>
        <w:sz w:val="16"/>
        <w:szCs w:val="16"/>
      </w:rPr>
      <w:fldChar w:fldCharType="begin"/>
    </w:r>
    <w:r>
      <w:rPr>
        <w:rFonts w:ascii="Trebuchet MS" w:hAnsi="Trebuchet MS"/>
        <w:sz w:val="16"/>
        <w:szCs w:val="16"/>
      </w:rPr>
      <w:instrText xml:space="preserve"> NumPages </w:instrText>
    </w:r>
    <w:r>
      <w:rPr>
        <w:rFonts w:ascii="Trebuchet MS" w:hAnsi="Trebuchet MS"/>
        <w:sz w:val="16"/>
        <w:szCs w:val="16"/>
      </w:rPr>
      <w:fldChar w:fldCharType="separate"/>
    </w:r>
    <w:r w:rsidR="00445A15">
      <w:rPr>
        <w:rFonts w:ascii="Trebuchet MS" w:hAnsi="Trebuchet MS"/>
        <w:noProof/>
        <w:sz w:val="16"/>
        <w:szCs w:val="16"/>
      </w:rPr>
      <w:t>2</w:t>
    </w:r>
    <w:r>
      <w:rPr>
        <w:rFonts w:ascii="Trebuchet MS" w:hAnsi="Trebuchet MS"/>
        <w:sz w:val="16"/>
        <w:szCs w:val="16"/>
      </w:rPr>
      <w:fldChar w:fldCharType="end"/>
    </w: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50843FB9" wp14:editId="7C8D80D5">
              <wp:simplePos x="0" y="0"/>
              <wp:positionH relativeFrom="column">
                <wp:posOffset>5532762</wp:posOffset>
              </wp:positionH>
              <wp:positionV relativeFrom="paragraph">
                <wp:posOffset>-522367</wp:posOffset>
              </wp:positionV>
              <wp:extent cx="589915" cy="579120"/>
              <wp:effectExtent l="0" t="0" r="635" b="0"/>
              <wp:wrapSquare wrapText="bothSides"/>
              <wp:docPr id="15" name="Gruppieren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9915" cy="579120"/>
                        <a:chOff x="0" y="0"/>
                        <a:chExt cx="591199" cy="581025"/>
                      </a:xfrm>
                    </wpg:grpSpPr>
                    <wps:wsp>
                      <wps:cNvPr id="16" name="Freeform 7"/>
                      <wps:cNvSpPr>
                        <a:spLocks/>
                      </wps:cNvSpPr>
                      <wps:spPr bwMode="auto">
                        <a:xfrm>
                          <a:off x="341644" y="150725"/>
                          <a:ext cx="249555" cy="427990"/>
                        </a:xfrm>
                        <a:custGeom>
                          <a:avLst/>
                          <a:gdLst>
                            <a:gd name="T0" fmla="+- 0 10868 10832"/>
                            <a:gd name="T1" fmla="*/ T0 w 393"/>
                            <a:gd name="T2" fmla="+- 0 15598 15598"/>
                            <a:gd name="T3" fmla="*/ 15598 h 674"/>
                            <a:gd name="T4" fmla="+- 0 10832 10832"/>
                            <a:gd name="T5" fmla="*/ T4 w 393"/>
                            <a:gd name="T6" fmla="+- 0 16236 15598"/>
                            <a:gd name="T7" fmla="*/ 16236 h 674"/>
                            <a:gd name="T8" fmla="+- 0 10879 10832"/>
                            <a:gd name="T9" fmla="*/ T8 w 393"/>
                            <a:gd name="T10" fmla="+- 0 16240 15598"/>
                            <a:gd name="T11" fmla="*/ 16240 h 674"/>
                            <a:gd name="T12" fmla="+- 0 10924 10832"/>
                            <a:gd name="T13" fmla="*/ T12 w 393"/>
                            <a:gd name="T14" fmla="+- 0 16247 15598"/>
                            <a:gd name="T15" fmla="*/ 16247 h 674"/>
                            <a:gd name="T16" fmla="+- 0 10968 10832"/>
                            <a:gd name="T17" fmla="*/ T16 w 393"/>
                            <a:gd name="T18" fmla="+- 0 16257 15598"/>
                            <a:gd name="T19" fmla="*/ 16257 h 674"/>
                            <a:gd name="T20" fmla="+- 0 11011 10832"/>
                            <a:gd name="T21" fmla="*/ T20 w 393"/>
                            <a:gd name="T22" fmla="+- 0 16271 15598"/>
                            <a:gd name="T23" fmla="*/ 16271 h 674"/>
                            <a:gd name="T24" fmla="+- 0 11225 10832"/>
                            <a:gd name="T25" fmla="*/ T24 w 393"/>
                            <a:gd name="T26" fmla="+- 0 15669 15598"/>
                            <a:gd name="T27" fmla="*/ 15669 h 674"/>
                            <a:gd name="T28" fmla="+- 0 11157 10832"/>
                            <a:gd name="T29" fmla="*/ T28 w 393"/>
                            <a:gd name="T30" fmla="+- 0 15647 15598"/>
                            <a:gd name="T31" fmla="*/ 15647 h 674"/>
                            <a:gd name="T32" fmla="+- 0 11087 10832"/>
                            <a:gd name="T33" fmla="*/ T32 w 393"/>
                            <a:gd name="T34" fmla="+- 0 15629 15598"/>
                            <a:gd name="T35" fmla="*/ 15629 h 674"/>
                            <a:gd name="T36" fmla="+- 0 11015 10832"/>
                            <a:gd name="T37" fmla="*/ T36 w 393"/>
                            <a:gd name="T38" fmla="+- 0 15614 15598"/>
                            <a:gd name="T39" fmla="*/ 15614 h 674"/>
                            <a:gd name="T40" fmla="+- 0 10942 10832"/>
                            <a:gd name="T41" fmla="*/ T40 w 393"/>
                            <a:gd name="T42" fmla="+- 0 15604 15598"/>
                            <a:gd name="T43" fmla="*/ 15604 h 674"/>
                            <a:gd name="T44" fmla="+- 0 10868 10832"/>
                            <a:gd name="T45" fmla="*/ T44 w 393"/>
                            <a:gd name="T46" fmla="+- 0 15598 15598"/>
                            <a:gd name="T47" fmla="*/ 15598 h 6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393" h="674">
                              <a:moveTo>
                                <a:pt x="36" y="0"/>
                              </a:moveTo>
                              <a:lnTo>
                                <a:pt x="0" y="638"/>
                              </a:lnTo>
                              <a:lnTo>
                                <a:pt x="47" y="642"/>
                              </a:lnTo>
                              <a:lnTo>
                                <a:pt x="92" y="649"/>
                              </a:lnTo>
                              <a:lnTo>
                                <a:pt x="136" y="659"/>
                              </a:lnTo>
                              <a:lnTo>
                                <a:pt x="179" y="673"/>
                              </a:lnTo>
                              <a:lnTo>
                                <a:pt x="393" y="71"/>
                              </a:lnTo>
                              <a:lnTo>
                                <a:pt x="325" y="49"/>
                              </a:lnTo>
                              <a:lnTo>
                                <a:pt x="255" y="31"/>
                              </a:lnTo>
                              <a:lnTo>
                                <a:pt x="183" y="16"/>
                              </a:lnTo>
                              <a:lnTo>
                                <a:pt x="110" y="6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A6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297815" cy="581025"/>
                        </a:xfrm>
                        <a:custGeom>
                          <a:avLst/>
                          <a:gdLst>
                            <a:gd name="T0" fmla="+- 0 10721 10296"/>
                            <a:gd name="T1" fmla="*/ T0 w 469"/>
                            <a:gd name="T2" fmla="+- 0 15356 15356"/>
                            <a:gd name="T3" fmla="*/ 15356 h 915"/>
                            <a:gd name="T4" fmla="+- 0 10633 10296"/>
                            <a:gd name="T5" fmla="*/ T4 w 469"/>
                            <a:gd name="T6" fmla="+- 0 15363 15356"/>
                            <a:gd name="T7" fmla="*/ 15363 h 915"/>
                            <a:gd name="T8" fmla="+- 0 10546 10296"/>
                            <a:gd name="T9" fmla="*/ T8 w 469"/>
                            <a:gd name="T10" fmla="+- 0 15375 15356"/>
                            <a:gd name="T11" fmla="*/ 15375 h 915"/>
                            <a:gd name="T12" fmla="+- 0 10461 10296"/>
                            <a:gd name="T13" fmla="*/ T12 w 469"/>
                            <a:gd name="T14" fmla="+- 0 15392 15356"/>
                            <a:gd name="T15" fmla="*/ 15392 h 915"/>
                            <a:gd name="T16" fmla="+- 0 10378 10296"/>
                            <a:gd name="T17" fmla="*/ T16 w 469"/>
                            <a:gd name="T18" fmla="+- 0 15414 15356"/>
                            <a:gd name="T19" fmla="*/ 15414 h 915"/>
                            <a:gd name="T20" fmla="+- 0 10296 10296"/>
                            <a:gd name="T21" fmla="*/ T20 w 469"/>
                            <a:gd name="T22" fmla="+- 0 15440 15356"/>
                            <a:gd name="T23" fmla="*/ 15440 h 915"/>
                            <a:gd name="T24" fmla="+- 0 10587 10296"/>
                            <a:gd name="T25" fmla="*/ T24 w 469"/>
                            <a:gd name="T26" fmla="+- 0 16271 15356"/>
                            <a:gd name="T27" fmla="*/ 16271 h 915"/>
                            <a:gd name="T28" fmla="+- 0 10630 10296"/>
                            <a:gd name="T29" fmla="*/ T28 w 469"/>
                            <a:gd name="T30" fmla="+- 0 16257 15356"/>
                            <a:gd name="T31" fmla="*/ 16257 h 915"/>
                            <a:gd name="T32" fmla="+- 0 10674 10296"/>
                            <a:gd name="T33" fmla="*/ T32 w 469"/>
                            <a:gd name="T34" fmla="+- 0 16247 15356"/>
                            <a:gd name="T35" fmla="*/ 16247 h 915"/>
                            <a:gd name="T36" fmla="+- 0 10719 10296"/>
                            <a:gd name="T37" fmla="*/ T36 w 469"/>
                            <a:gd name="T38" fmla="+- 0 16240 15356"/>
                            <a:gd name="T39" fmla="*/ 16240 h 915"/>
                            <a:gd name="T40" fmla="+- 0 10765 10296"/>
                            <a:gd name="T41" fmla="*/ T40 w 469"/>
                            <a:gd name="T42" fmla="+- 0 16236 15356"/>
                            <a:gd name="T43" fmla="*/ 16236 h 915"/>
                            <a:gd name="T44" fmla="+- 0 10721 10296"/>
                            <a:gd name="T45" fmla="*/ T44 w 469"/>
                            <a:gd name="T46" fmla="+- 0 15356 15356"/>
                            <a:gd name="T47" fmla="*/ 15356 h 9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469" h="915">
                              <a:moveTo>
                                <a:pt x="425" y="0"/>
                              </a:moveTo>
                              <a:lnTo>
                                <a:pt x="337" y="7"/>
                              </a:lnTo>
                              <a:lnTo>
                                <a:pt x="250" y="19"/>
                              </a:lnTo>
                              <a:lnTo>
                                <a:pt x="165" y="36"/>
                              </a:lnTo>
                              <a:lnTo>
                                <a:pt x="82" y="58"/>
                              </a:lnTo>
                              <a:lnTo>
                                <a:pt x="0" y="84"/>
                              </a:lnTo>
                              <a:lnTo>
                                <a:pt x="291" y="915"/>
                              </a:lnTo>
                              <a:lnTo>
                                <a:pt x="334" y="901"/>
                              </a:lnTo>
                              <a:lnTo>
                                <a:pt x="378" y="891"/>
                              </a:lnTo>
                              <a:lnTo>
                                <a:pt x="423" y="884"/>
                              </a:lnTo>
                              <a:lnTo>
                                <a:pt x="469" y="880"/>
                              </a:lnTo>
                              <a:lnTo>
                                <a:pt x="4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A21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707932C" id="Gruppieren 15" o:spid="_x0000_s1026" style="position:absolute;margin-left:435.65pt;margin-top:-41.15pt;width:46.45pt;height:45.6pt;z-index:251667456" coordsize="5911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">
              <v:shape id="Freeform 7" o:spid="_x0000_s1027" style="position:absolute;left:3416;top:1507;width:2495;height:4280;visibility:visible;mso-wrap-style:square;v-text-anchor:top" coordsize="393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" path="m36,l,638r47,4l92,649r44,10l179,673,393,71,325,49,255,31,183,16,110,6,36,xe" fillcolor="#faa61a" stroked="f">
                <v:path arrowok="t" o:connecttype="custom" o:connectlocs="22860,9904730;0,10309860;29845,10312400;58420,10316845;86360,10323195;113665,10332085;249555,9949815;206375,9935845;161925,9924415;116205,9914890;69850,9908540;22860,9904730" o:connectangles="0,0,0,0,0,0,0,0,0,0,0,0"/>
              </v:shape>
              <v:shape id="Freeform 6" o:spid="_x0000_s1028" style="position:absolute;width:2978;height:5810;visibility:visible;mso-wrap-style:square;v-text-anchor:top" coordsize="469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" path="m425,l337,7,250,19,165,36,82,58,,84,291,915r43,-14l378,891r45,-7l469,880,425,xe" fillcolor="#da2128" stroked="f">
                <v:path arrowok="t" o:connecttype="custom" o:connectlocs="269875,9751060;213995,9755505;158750,9763125;104775,9773920;52070,9787890;0,9804400;184785,10332085;212090,10323195;240030,10316845;268605,10312400;297815,10309860;269875,9751060" o:connectangles="0,0,0,0,0,0,0,0,0,0,0,0"/>
              </v:shape>
              <w10:wrap type="squar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5BAE3" w14:textId="77777777" w:rsidR="00473F18" w:rsidRDefault="00473F18" w:rsidP="00CB2DD0">
      <w:pPr>
        <w:spacing w:after="0"/>
      </w:pPr>
      <w:r>
        <w:separator/>
      </w:r>
    </w:p>
    <w:p w14:paraId="7EFF81D5" w14:textId="77777777" w:rsidR="00473F18" w:rsidRDefault="00473F18"/>
    <w:p w14:paraId="2B24D3BF" w14:textId="77777777" w:rsidR="00473F18" w:rsidRDefault="00473F18" w:rsidP="00095C2A"/>
  </w:footnote>
  <w:footnote w:type="continuationSeparator" w:id="0">
    <w:p w14:paraId="1CF2AC93" w14:textId="77777777" w:rsidR="00473F18" w:rsidRDefault="00473F18" w:rsidP="00CB2DD0">
      <w:pPr>
        <w:spacing w:after="0"/>
      </w:pPr>
      <w:r>
        <w:continuationSeparator/>
      </w:r>
    </w:p>
    <w:p w14:paraId="24D33CB9" w14:textId="77777777" w:rsidR="00473F18" w:rsidRDefault="00473F18"/>
    <w:p w14:paraId="56CD5D52" w14:textId="77777777" w:rsidR="00473F18" w:rsidRDefault="00473F18" w:rsidP="00095C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AAB9D" w14:textId="77777777" w:rsidR="00E00F66" w:rsidRDefault="00E00F66">
    <w:pPr>
      <w:pStyle w:val="Kopfzeile"/>
    </w:pPr>
  </w:p>
  <w:p w14:paraId="79B6A5C9" w14:textId="77777777" w:rsidR="00DA6FC2" w:rsidRDefault="00DA6FC2"/>
  <w:p w14:paraId="6F03049B" w14:textId="77777777" w:rsidR="00DA6FC2" w:rsidRDefault="00DA6FC2" w:rsidP="00095C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1A7" w14:textId="77777777" w:rsidR="00CB2DD0" w:rsidRDefault="00D3661F" w:rsidP="00D3661F">
    <w:pPr>
      <w:pStyle w:val="Kopfzeile"/>
      <w:jc w:val="right"/>
    </w:pPr>
    <w:r w:rsidRPr="00D3661F">
      <w:rPr>
        <w:noProof/>
        <w:lang w:eastAsia="de-DE"/>
      </w:rPr>
      <w:drawing>
        <wp:inline distT="0" distB="0" distL="0" distR="0" wp14:anchorId="6240B0DA" wp14:editId="66CD7555">
          <wp:extent cx="2182991" cy="949479"/>
          <wp:effectExtent l="0" t="0" r="8255" b="3175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RL-Pressestelle\Corporate Design\Relaunch 2019\Einführung März 2021\Finale Vorlagen\Logo\Logo Kreis Lippe claim\Logo-Kreis-Lippe-farbig-claim-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2991" cy="9494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8121C" w14:textId="77777777" w:rsidR="0082147D" w:rsidRDefault="008D3454" w:rsidP="00D3661F">
    <w:pPr>
      <w:pStyle w:val="Kopfzeile"/>
      <w:jc w:val="right"/>
    </w:pPr>
    <w:r w:rsidRPr="00D3661F"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4B3BCDA9" wp14:editId="504DB777">
          <wp:simplePos x="0" y="0"/>
          <wp:positionH relativeFrom="column">
            <wp:posOffset>3697696</wp:posOffset>
          </wp:positionH>
          <wp:positionV relativeFrom="paragraph">
            <wp:posOffset>112293</wp:posOffset>
          </wp:positionV>
          <wp:extent cx="2167255" cy="942635"/>
          <wp:effectExtent l="0" t="0" r="444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RL-Pressestelle\Corporate Design\Relaunch 2019\Einführung März 2021\Finale Vorlagen\Logo\Logo Kreis Lippe claim\Logo-Kreis-Lippe-farbig-claim-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67255" cy="94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0FC2"/>
    <w:multiLevelType w:val="hybridMultilevel"/>
    <w:tmpl w:val="A294B3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07F61"/>
    <w:multiLevelType w:val="hybridMultilevel"/>
    <w:tmpl w:val="34947A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F0FAB"/>
    <w:multiLevelType w:val="hybridMultilevel"/>
    <w:tmpl w:val="7F4C1A76"/>
    <w:lvl w:ilvl="0" w:tplc="2F88F0A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6C16"/>
    <w:multiLevelType w:val="hybridMultilevel"/>
    <w:tmpl w:val="340C15A6"/>
    <w:lvl w:ilvl="0" w:tplc="2C40183C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2E299D"/>
    <w:multiLevelType w:val="hybridMultilevel"/>
    <w:tmpl w:val="40E613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E04E3"/>
    <w:multiLevelType w:val="hybridMultilevel"/>
    <w:tmpl w:val="B9B014E0"/>
    <w:lvl w:ilvl="0" w:tplc="79C2830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07382"/>
    <w:multiLevelType w:val="hybridMultilevel"/>
    <w:tmpl w:val="28C0A8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D4A5467"/>
    <w:multiLevelType w:val="hybridMultilevel"/>
    <w:tmpl w:val="731679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D811C4F"/>
    <w:multiLevelType w:val="hybridMultilevel"/>
    <w:tmpl w:val="EAF09FAC"/>
    <w:lvl w:ilvl="0" w:tplc="36C0D26A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D63C25"/>
    <w:multiLevelType w:val="hybridMultilevel"/>
    <w:tmpl w:val="0F4895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E74CBE"/>
    <w:multiLevelType w:val="hybridMultilevel"/>
    <w:tmpl w:val="AAF4DBA0"/>
    <w:lvl w:ilvl="0" w:tplc="22C69202">
      <w:start w:val="1"/>
      <w:numFmt w:val="bullet"/>
      <w:lvlText w:val=""/>
      <w:lvlJc w:val="left"/>
      <w:pPr>
        <w:ind w:left="227" w:hanging="227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DAA7148"/>
    <w:multiLevelType w:val="hybridMultilevel"/>
    <w:tmpl w:val="3D0085B4"/>
    <w:lvl w:ilvl="0" w:tplc="2F88F0A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05811"/>
    <w:multiLevelType w:val="hybridMultilevel"/>
    <w:tmpl w:val="755E198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0"/>
  </w:num>
  <w:num w:numId="5">
    <w:abstractNumId w:val="12"/>
  </w:num>
  <w:num w:numId="6">
    <w:abstractNumId w:val="4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F18"/>
    <w:rsid w:val="00000D92"/>
    <w:rsid w:val="00000E75"/>
    <w:rsid w:val="00001E2A"/>
    <w:rsid w:val="00005A2E"/>
    <w:rsid w:val="00010C31"/>
    <w:rsid w:val="00010DDA"/>
    <w:rsid w:val="00013546"/>
    <w:rsid w:val="00030AF2"/>
    <w:rsid w:val="000313A3"/>
    <w:rsid w:val="000324C1"/>
    <w:rsid w:val="00035B91"/>
    <w:rsid w:val="00037092"/>
    <w:rsid w:val="00047B4F"/>
    <w:rsid w:val="000547CA"/>
    <w:rsid w:val="0005485D"/>
    <w:rsid w:val="00066D1C"/>
    <w:rsid w:val="00072D8B"/>
    <w:rsid w:val="000916B9"/>
    <w:rsid w:val="00091EB9"/>
    <w:rsid w:val="00095C2A"/>
    <w:rsid w:val="00096271"/>
    <w:rsid w:val="00096E6F"/>
    <w:rsid w:val="000A1C25"/>
    <w:rsid w:val="000A2E7B"/>
    <w:rsid w:val="000A4277"/>
    <w:rsid w:val="000B10AA"/>
    <w:rsid w:val="000B287D"/>
    <w:rsid w:val="000B5868"/>
    <w:rsid w:val="000C5FDB"/>
    <w:rsid w:val="000D4885"/>
    <w:rsid w:val="000E0390"/>
    <w:rsid w:val="000F7CF8"/>
    <w:rsid w:val="00101CBB"/>
    <w:rsid w:val="00102A86"/>
    <w:rsid w:val="00105B6C"/>
    <w:rsid w:val="00116496"/>
    <w:rsid w:val="00116CEB"/>
    <w:rsid w:val="00117902"/>
    <w:rsid w:val="001222ED"/>
    <w:rsid w:val="00134B28"/>
    <w:rsid w:val="00137612"/>
    <w:rsid w:val="001430A1"/>
    <w:rsid w:val="00145295"/>
    <w:rsid w:val="00151535"/>
    <w:rsid w:val="00151E8B"/>
    <w:rsid w:val="00156B3C"/>
    <w:rsid w:val="0016671C"/>
    <w:rsid w:val="001806F2"/>
    <w:rsid w:val="00182079"/>
    <w:rsid w:val="00191FC2"/>
    <w:rsid w:val="001A6998"/>
    <w:rsid w:val="001B2258"/>
    <w:rsid w:val="001B37B0"/>
    <w:rsid w:val="001C0D13"/>
    <w:rsid w:val="001C25E4"/>
    <w:rsid w:val="001D79AD"/>
    <w:rsid w:val="001E0A86"/>
    <w:rsid w:val="001E0BCD"/>
    <w:rsid w:val="001E645D"/>
    <w:rsid w:val="001F3794"/>
    <w:rsid w:val="00210104"/>
    <w:rsid w:val="0021014D"/>
    <w:rsid w:val="0023524C"/>
    <w:rsid w:val="002404CD"/>
    <w:rsid w:val="002473E1"/>
    <w:rsid w:val="00252177"/>
    <w:rsid w:val="00260184"/>
    <w:rsid w:val="00265F38"/>
    <w:rsid w:val="00277341"/>
    <w:rsid w:val="002809B4"/>
    <w:rsid w:val="002861D1"/>
    <w:rsid w:val="002873BA"/>
    <w:rsid w:val="002A0CE5"/>
    <w:rsid w:val="002B1F8E"/>
    <w:rsid w:val="002B360B"/>
    <w:rsid w:val="002B4EDB"/>
    <w:rsid w:val="002B7DD1"/>
    <w:rsid w:val="002C186A"/>
    <w:rsid w:val="002D6052"/>
    <w:rsid w:val="002D6C50"/>
    <w:rsid w:val="002E20F4"/>
    <w:rsid w:val="002F4074"/>
    <w:rsid w:val="003048E8"/>
    <w:rsid w:val="00317CD2"/>
    <w:rsid w:val="00325C4C"/>
    <w:rsid w:val="00327C00"/>
    <w:rsid w:val="00334C9F"/>
    <w:rsid w:val="003513B0"/>
    <w:rsid w:val="00352ADD"/>
    <w:rsid w:val="0035397D"/>
    <w:rsid w:val="00360CC9"/>
    <w:rsid w:val="00367AF0"/>
    <w:rsid w:val="00375AB3"/>
    <w:rsid w:val="00376EC8"/>
    <w:rsid w:val="00377744"/>
    <w:rsid w:val="003830D1"/>
    <w:rsid w:val="00390B63"/>
    <w:rsid w:val="003941BA"/>
    <w:rsid w:val="00397DA4"/>
    <w:rsid w:val="003B2B87"/>
    <w:rsid w:val="003B56F0"/>
    <w:rsid w:val="003B57CA"/>
    <w:rsid w:val="003B6DED"/>
    <w:rsid w:val="003B71BA"/>
    <w:rsid w:val="003C21ED"/>
    <w:rsid w:val="003C3F2D"/>
    <w:rsid w:val="003D0A70"/>
    <w:rsid w:val="003D26D0"/>
    <w:rsid w:val="003D44DE"/>
    <w:rsid w:val="003E4E75"/>
    <w:rsid w:val="003E5462"/>
    <w:rsid w:val="003E6533"/>
    <w:rsid w:val="003F5B53"/>
    <w:rsid w:val="004000DA"/>
    <w:rsid w:val="004017FA"/>
    <w:rsid w:val="004029CF"/>
    <w:rsid w:val="00402D50"/>
    <w:rsid w:val="00402EEB"/>
    <w:rsid w:val="00407B47"/>
    <w:rsid w:val="0041006C"/>
    <w:rsid w:val="004123C9"/>
    <w:rsid w:val="00413D0C"/>
    <w:rsid w:val="00422F06"/>
    <w:rsid w:val="00423E4F"/>
    <w:rsid w:val="00427C75"/>
    <w:rsid w:val="00443A53"/>
    <w:rsid w:val="00445A15"/>
    <w:rsid w:val="00454042"/>
    <w:rsid w:val="004543ED"/>
    <w:rsid w:val="00457C7C"/>
    <w:rsid w:val="00464ABD"/>
    <w:rsid w:val="00473F18"/>
    <w:rsid w:val="004C2488"/>
    <w:rsid w:val="004C4380"/>
    <w:rsid w:val="004C518B"/>
    <w:rsid w:val="004D3681"/>
    <w:rsid w:val="004D3968"/>
    <w:rsid w:val="004D45FC"/>
    <w:rsid w:val="004F1EC2"/>
    <w:rsid w:val="004F363F"/>
    <w:rsid w:val="004F3A6A"/>
    <w:rsid w:val="004F695F"/>
    <w:rsid w:val="00500E6A"/>
    <w:rsid w:val="0051213C"/>
    <w:rsid w:val="0051234E"/>
    <w:rsid w:val="00514863"/>
    <w:rsid w:val="00514C6E"/>
    <w:rsid w:val="0052100A"/>
    <w:rsid w:val="00522B1A"/>
    <w:rsid w:val="0052320D"/>
    <w:rsid w:val="00534616"/>
    <w:rsid w:val="0055095D"/>
    <w:rsid w:val="00551C80"/>
    <w:rsid w:val="005576E8"/>
    <w:rsid w:val="00557A8A"/>
    <w:rsid w:val="00560193"/>
    <w:rsid w:val="0057183B"/>
    <w:rsid w:val="00573B58"/>
    <w:rsid w:val="00583E9A"/>
    <w:rsid w:val="0059661B"/>
    <w:rsid w:val="005A1E0C"/>
    <w:rsid w:val="005A2A74"/>
    <w:rsid w:val="005A3B6B"/>
    <w:rsid w:val="005A51A9"/>
    <w:rsid w:val="005A5743"/>
    <w:rsid w:val="005A71A7"/>
    <w:rsid w:val="005A7943"/>
    <w:rsid w:val="005A7CDF"/>
    <w:rsid w:val="005C13F0"/>
    <w:rsid w:val="005C1EF7"/>
    <w:rsid w:val="005E3A19"/>
    <w:rsid w:val="005E489B"/>
    <w:rsid w:val="005E5886"/>
    <w:rsid w:val="005F54A2"/>
    <w:rsid w:val="00601E68"/>
    <w:rsid w:val="00603A92"/>
    <w:rsid w:val="006068CC"/>
    <w:rsid w:val="00607FC1"/>
    <w:rsid w:val="0061522D"/>
    <w:rsid w:val="00630985"/>
    <w:rsid w:val="00632EAC"/>
    <w:rsid w:val="006438A8"/>
    <w:rsid w:val="00644118"/>
    <w:rsid w:val="00646614"/>
    <w:rsid w:val="00647F0B"/>
    <w:rsid w:val="006557B8"/>
    <w:rsid w:val="00661B93"/>
    <w:rsid w:val="00661F1A"/>
    <w:rsid w:val="00663CCB"/>
    <w:rsid w:val="006811A0"/>
    <w:rsid w:val="00685B6A"/>
    <w:rsid w:val="006936CA"/>
    <w:rsid w:val="006A4A99"/>
    <w:rsid w:val="006B1258"/>
    <w:rsid w:val="006B5190"/>
    <w:rsid w:val="006B61FE"/>
    <w:rsid w:val="006C1C92"/>
    <w:rsid w:val="006C5C45"/>
    <w:rsid w:val="006D2A06"/>
    <w:rsid w:val="006D3517"/>
    <w:rsid w:val="006E43F7"/>
    <w:rsid w:val="006E6534"/>
    <w:rsid w:val="006F3424"/>
    <w:rsid w:val="006F7E88"/>
    <w:rsid w:val="0070012E"/>
    <w:rsid w:val="00701D91"/>
    <w:rsid w:val="00713D93"/>
    <w:rsid w:val="00717172"/>
    <w:rsid w:val="0071749B"/>
    <w:rsid w:val="007252D9"/>
    <w:rsid w:val="007329D3"/>
    <w:rsid w:val="0073369C"/>
    <w:rsid w:val="0073739C"/>
    <w:rsid w:val="00742466"/>
    <w:rsid w:val="00747D49"/>
    <w:rsid w:val="00750ADA"/>
    <w:rsid w:val="0075191C"/>
    <w:rsid w:val="00760ED6"/>
    <w:rsid w:val="00765355"/>
    <w:rsid w:val="00770DF7"/>
    <w:rsid w:val="00772927"/>
    <w:rsid w:val="00773FE1"/>
    <w:rsid w:val="00774137"/>
    <w:rsid w:val="00781829"/>
    <w:rsid w:val="00791531"/>
    <w:rsid w:val="00795C96"/>
    <w:rsid w:val="007A17F5"/>
    <w:rsid w:val="007B0400"/>
    <w:rsid w:val="007B4425"/>
    <w:rsid w:val="007D0FD2"/>
    <w:rsid w:val="007D120D"/>
    <w:rsid w:val="007D6113"/>
    <w:rsid w:val="0080034A"/>
    <w:rsid w:val="00802CA7"/>
    <w:rsid w:val="008057FA"/>
    <w:rsid w:val="00807384"/>
    <w:rsid w:val="0082147D"/>
    <w:rsid w:val="00830577"/>
    <w:rsid w:val="00834FDF"/>
    <w:rsid w:val="00855447"/>
    <w:rsid w:val="00855870"/>
    <w:rsid w:val="0087538B"/>
    <w:rsid w:val="00875908"/>
    <w:rsid w:val="00876091"/>
    <w:rsid w:val="0088012E"/>
    <w:rsid w:val="00880F72"/>
    <w:rsid w:val="0088425F"/>
    <w:rsid w:val="00886760"/>
    <w:rsid w:val="00887D63"/>
    <w:rsid w:val="00890CB7"/>
    <w:rsid w:val="008A2B36"/>
    <w:rsid w:val="008B3E50"/>
    <w:rsid w:val="008B721E"/>
    <w:rsid w:val="008C2209"/>
    <w:rsid w:val="008C2B48"/>
    <w:rsid w:val="008C3E94"/>
    <w:rsid w:val="008C45EB"/>
    <w:rsid w:val="008C53D9"/>
    <w:rsid w:val="008D284A"/>
    <w:rsid w:val="008D3454"/>
    <w:rsid w:val="008D49DF"/>
    <w:rsid w:val="008E1995"/>
    <w:rsid w:val="008E380B"/>
    <w:rsid w:val="008E41BC"/>
    <w:rsid w:val="008E5A3B"/>
    <w:rsid w:val="008E6952"/>
    <w:rsid w:val="008E7E79"/>
    <w:rsid w:val="008F0649"/>
    <w:rsid w:val="008F217A"/>
    <w:rsid w:val="008F3886"/>
    <w:rsid w:val="00902056"/>
    <w:rsid w:val="009179D4"/>
    <w:rsid w:val="00921C59"/>
    <w:rsid w:val="00922DBC"/>
    <w:rsid w:val="00937F01"/>
    <w:rsid w:val="00941ACD"/>
    <w:rsid w:val="00953B7F"/>
    <w:rsid w:val="009544BB"/>
    <w:rsid w:val="00960D78"/>
    <w:rsid w:val="00976E83"/>
    <w:rsid w:val="00985D5A"/>
    <w:rsid w:val="00994DF4"/>
    <w:rsid w:val="0099762D"/>
    <w:rsid w:val="0099786B"/>
    <w:rsid w:val="009978C9"/>
    <w:rsid w:val="009A0E55"/>
    <w:rsid w:val="009A370F"/>
    <w:rsid w:val="009B025E"/>
    <w:rsid w:val="009C315A"/>
    <w:rsid w:val="009D0F74"/>
    <w:rsid w:val="009D7FFB"/>
    <w:rsid w:val="009E1609"/>
    <w:rsid w:val="009F4802"/>
    <w:rsid w:val="00A04CD4"/>
    <w:rsid w:val="00A052DE"/>
    <w:rsid w:val="00A079DF"/>
    <w:rsid w:val="00A14B9F"/>
    <w:rsid w:val="00A331D5"/>
    <w:rsid w:val="00A46099"/>
    <w:rsid w:val="00A4775B"/>
    <w:rsid w:val="00A54995"/>
    <w:rsid w:val="00A549D0"/>
    <w:rsid w:val="00A60DA4"/>
    <w:rsid w:val="00A6439C"/>
    <w:rsid w:val="00A671A9"/>
    <w:rsid w:val="00A67632"/>
    <w:rsid w:val="00A72E19"/>
    <w:rsid w:val="00A802DB"/>
    <w:rsid w:val="00A8126D"/>
    <w:rsid w:val="00A92AD6"/>
    <w:rsid w:val="00AA3EA5"/>
    <w:rsid w:val="00AB7AAA"/>
    <w:rsid w:val="00AC0FE2"/>
    <w:rsid w:val="00AD69C7"/>
    <w:rsid w:val="00AF68E9"/>
    <w:rsid w:val="00B02A13"/>
    <w:rsid w:val="00B123DA"/>
    <w:rsid w:val="00B156C6"/>
    <w:rsid w:val="00B2418B"/>
    <w:rsid w:val="00B24F6A"/>
    <w:rsid w:val="00B27753"/>
    <w:rsid w:val="00B3038F"/>
    <w:rsid w:val="00B3354F"/>
    <w:rsid w:val="00B37B0F"/>
    <w:rsid w:val="00B417BF"/>
    <w:rsid w:val="00B45FFA"/>
    <w:rsid w:val="00B5276F"/>
    <w:rsid w:val="00B5573C"/>
    <w:rsid w:val="00B66373"/>
    <w:rsid w:val="00B67B9B"/>
    <w:rsid w:val="00B705D7"/>
    <w:rsid w:val="00B727CD"/>
    <w:rsid w:val="00B756B8"/>
    <w:rsid w:val="00B75DE5"/>
    <w:rsid w:val="00B77D75"/>
    <w:rsid w:val="00B82084"/>
    <w:rsid w:val="00B8665A"/>
    <w:rsid w:val="00B925B7"/>
    <w:rsid w:val="00B93493"/>
    <w:rsid w:val="00B96169"/>
    <w:rsid w:val="00BA2D0E"/>
    <w:rsid w:val="00BB0E8D"/>
    <w:rsid w:val="00BB1597"/>
    <w:rsid w:val="00BB3F18"/>
    <w:rsid w:val="00BC3CE4"/>
    <w:rsid w:val="00BD4186"/>
    <w:rsid w:val="00BF77EB"/>
    <w:rsid w:val="00C04E35"/>
    <w:rsid w:val="00C04FCB"/>
    <w:rsid w:val="00C06D18"/>
    <w:rsid w:val="00C07129"/>
    <w:rsid w:val="00C316D3"/>
    <w:rsid w:val="00C33E3A"/>
    <w:rsid w:val="00C36981"/>
    <w:rsid w:val="00C45F95"/>
    <w:rsid w:val="00C553DA"/>
    <w:rsid w:val="00C613F6"/>
    <w:rsid w:val="00C6155A"/>
    <w:rsid w:val="00C65D85"/>
    <w:rsid w:val="00C74019"/>
    <w:rsid w:val="00C747C2"/>
    <w:rsid w:val="00C74E7E"/>
    <w:rsid w:val="00C771B6"/>
    <w:rsid w:val="00C9345F"/>
    <w:rsid w:val="00C9768E"/>
    <w:rsid w:val="00CB2DD0"/>
    <w:rsid w:val="00CB33B3"/>
    <w:rsid w:val="00CB39E9"/>
    <w:rsid w:val="00CD263F"/>
    <w:rsid w:val="00CD2675"/>
    <w:rsid w:val="00CD685E"/>
    <w:rsid w:val="00CE086E"/>
    <w:rsid w:val="00CE67A3"/>
    <w:rsid w:val="00CF37F7"/>
    <w:rsid w:val="00D0610E"/>
    <w:rsid w:val="00D06F1B"/>
    <w:rsid w:val="00D137A5"/>
    <w:rsid w:val="00D161C7"/>
    <w:rsid w:val="00D271B4"/>
    <w:rsid w:val="00D30B0D"/>
    <w:rsid w:val="00D3661F"/>
    <w:rsid w:val="00D414EB"/>
    <w:rsid w:val="00D440AF"/>
    <w:rsid w:val="00D53202"/>
    <w:rsid w:val="00D540BB"/>
    <w:rsid w:val="00D60925"/>
    <w:rsid w:val="00D8163F"/>
    <w:rsid w:val="00D821B2"/>
    <w:rsid w:val="00D962F6"/>
    <w:rsid w:val="00D9693B"/>
    <w:rsid w:val="00DA6FC2"/>
    <w:rsid w:val="00DB22A6"/>
    <w:rsid w:val="00DC0BA1"/>
    <w:rsid w:val="00DC36FC"/>
    <w:rsid w:val="00DC3CE1"/>
    <w:rsid w:val="00DC79EA"/>
    <w:rsid w:val="00DC7EF4"/>
    <w:rsid w:val="00DE1ED2"/>
    <w:rsid w:val="00DE7B12"/>
    <w:rsid w:val="00DF1306"/>
    <w:rsid w:val="00DF269C"/>
    <w:rsid w:val="00E00F66"/>
    <w:rsid w:val="00E024AF"/>
    <w:rsid w:val="00E1469C"/>
    <w:rsid w:val="00E1508F"/>
    <w:rsid w:val="00E154BC"/>
    <w:rsid w:val="00E22BB9"/>
    <w:rsid w:val="00E272AE"/>
    <w:rsid w:val="00E27CA4"/>
    <w:rsid w:val="00E46574"/>
    <w:rsid w:val="00E47FB9"/>
    <w:rsid w:val="00E54ADE"/>
    <w:rsid w:val="00E609A0"/>
    <w:rsid w:val="00E6160B"/>
    <w:rsid w:val="00E672F7"/>
    <w:rsid w:val="00E75654"/>
    <w:rsid w:val="00E7649C"/>
    <w:rsid w:val="00E82540"/>
    <w:rsid w:val="00E84ADF"/>
    <w:rsid w:val="00E866E3"/>
    <w:rsid w:val="00E867DA"/>
    <w:rsid w:val="00E93FB8"/>
    <w:rsid w:val="00E97FF1"/>
    <w:rsid w:val="00EA3597"/>
    <w:rsid w:val="00EA60DB"/>
    <w:rsid w:val="00EB12FF"/>
    <w:rsid w:val="00EB79AD"/>
    <w:rsid w:val="00EC3BA4"/>
    <w:rsid w:val="00EC4EA6"/>
    <w:rsid w:val="00EC5C5C"/>
    <w:rsid w:val="00ED0621"/>
    <w:rsid w:val="00EE648B"/>
    <w:rsid w:val="00EF2581"/>
    <w:rsid w:val="00EF579F"/>
    <w:rsid w:val="00F01F76"/>
    <w:rsid w:val="00F02158"/>
    <w:rsid w:val="00F062B8"/>
    <w:rsid w:val="00F102B4"/>
    <w:rsid w:val="00F22E48"/>
    <w:rsid w:val="00F2714D"/>
    <w:rsid w:val="00F275E6"/>
    <w:rsid w:val="00F27F46"/>
    <w:rsid w:val="00F3126B"/>
    <w:rsid w:val="00F46974"/>
    <w:rsid w:val="00F50C47"/>
    <w:rsid w:val="00F63F88"/>
    <w:rsid w:val="00F673D6"/>
    <w:rsid w:val="00F7571B"/>
    <w:rsid w:val="00F75E38"/>
    <w:rsid w:val="00F8542D"/>
    <w:rsid w:val="00F861B7"/>
    <w:rsid w:val="00F878D0"/>
    <w:rsid w:val="00F95390"/>
    <w:rsid w:val="00F95BAB"/>
    <w:rsid w:val="00FA125A"/>
    <w:rsid w:val="00FA1BCA"/>
    <w:rsid w:val="00FA6BDD"/>
    <w:rsid w:val="00FB036B"/>
    <w:rsid w:val="00FD5295"/>
    <w:rsid w:val="00FE60B0"/>
    <w:rsid w:val="00FF1740"/>
    <w:rsid w:val="00FF4C65"/>
    <w:rsid w:val="00FF4E3D"/>
    <w:rsid w:val="00FF6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679CA8B3"/>
  <w15:chartTrackingRefBased/>
  <w15:docId w15:val="{77CBDA38-E6DB-4B76-9E38-49E9053A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1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CorporateDesign"/>
    <w:next w:val="Standard"/>
    <w:link w:val="berschrift1Zchn"/>
    <w:uiPriority w:val="9"/>
    <w:qFormat/>
    <w:rsid w:val="00095C2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95C2A"/>
    <w:pPr>
      <w:autoSpaceDE w:val="0"/>
      <w:autoSpaceDN w:val="0"/>
      <w:adjustRightInd w:val="0"/>
      <w:spacing w:after="120" w:line="288" w:lineRule="auto"/>
      <w:outlineLvl w:val="1"/>
    </w:pPr>
    <w:rPr>
      <w:rFonts w:ascii="Trebuchet MS" w:hAnsi="Trebuchet MS" w:cs="Times New Roman"/>
      <w:b/>
      <w:bCs/>
      <w:color w:val="D51317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95C2A"/>
    <w:pPr>
      <w:autoSpaceDE w:val="0"/>
      <w:autoSpaceDN w:val="0"/>
      <w:adjustRightInd w:val="0"/>
      <w:spacing w:after="227"/>
      <w:outlineLvl w:val="2"/>
    </w:pPr>
    <w:rPr>
      <w:rFonts w:asciiTheme="majorHAnsi" w:hAnsiTheme="majorHAnsi" w:cs="Times New Roman"/>
      <w:b/>
      <w:bCs/>
      <w:color w:val="646163"/>
      <w:sz w:val="32"/>
      <w:szCs w:val="32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B2D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B2DD0"/>
  </w:style>
  <w:style w:type="paragraph" w:styleId="Fuzeile">
    <w:name w:val="footer"/>
    <w:basedOn w:val="Standard"/>
    <w:link w:val="FuzeileZchn"/>
    <w:uiPriority w:val="99"/>
    <w:unhideWhenUsed/>
    <w:rsid w:val="00CB2D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B2DD0"/>
  </w:style>
  <w:style w:type="character" w:styleId="Hyperlink">
    <w:name w:val="Hyperlink"/>
    <w:basedOn w:val="Absatz-Standardschriftart"/>
    <w:uiPriority w:val="99"/>
    <w:unhideWhenUsed/>
    <w:rsid w:val="008C3E94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3E94"/>
    <w:rPr>
      <w:color w:val="605E5C"/>
      <w:shd w:val="clear" w:color="auto" w:fill="E1DFDD"/>
    </w:rPr>
  </w:style>
  <w:style w:type="paragraph" w:styleId="Listenabsatz">
    <w:name w:val="List Paragraph"/>
    <w:aliases w:val="Titel mittig"/>
    <w:basedOn w:val="Standard"/>
    <w:uiPriority w:val="34"/>
    <w:qFormat/>
    <w:rsid w:val="00DC36FC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4C6E"/>
    <w:pPr>
      <w:spacing w:after="0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4C6E"/>
    <w:rPr>
      <w:rFonts w:ascii="Times New Roman" w:hAnsi="Times New Roman" w:cs="Times New Roman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B705D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098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098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098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098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0985"/>
    <w:rPr>
      <w:b/>
      <w:bCs/>
      <w:sz w:val="20"/>
      <w:szCs w:val="20"/>
    </w:rPr>
  </w:style>
  <w:style w:type="paragraph" w:customStyle="1" w:styleId="CorporateDesign">
    <w:name w:val="Corporate Design"/>
    <w:basedOn w:val="Standard"/>
    <w:link w:val="CorporateDesignZchn"/>
    <w:rsid w:val="00095C2A"/>
    <w:pPr>
      <w:autoSpaceDE w:val="0"/>
      <w:autoSpaceDN w:val="0"/>
      <w:adjustRightInd w:val="0"/>
      <w:spacing w:after="120" w:line="288" w:lineRule="auto"/>
    </w:pPr>
    <w:rPr>
      <w:rFonts w:ascii="Trebuchet MS" w:hAnsi="Trebuchet MS" w:cs="Times New Roman"/>
      <w:b/>
      <w:bCs/>
      <w:noProof/>
      <w:color w:val="646163"/>
      <w:sz w:val="48"/>
      <w:szCs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95C2A"/>
    <w:rPr>
      <w:rFonts w:ascii="Trebuchet MS" w:hAnsi="Trebuchet MS" w:cs="Times New Roman"/>
      <w:b/>
      <w:bCs/>
      <w:noProof/>
      <w:color w:val="646163"/>
      <w:sz w:val="48"/>
      <w:szCs w:val="48"/>
    </w:rPr>
  </w:style>
  <w:style w:type="character" w:customStyle="1" w:styleId="CorporateDesignZchn">
    <w:name w:val="Corporate Design Zchn"/>
    <w:basedOn w:val="Absatz-Standardschriftart"/>
    <w:link w:val="CorporateDesign"/>
    <w:rsid w:val="00095C2A"/>
    <w:rPr>
      <w:rFonts w:ascii="Trebuchet MS" w:hAnsi="Trebuchet MS" w:cs="Times New Roman"/>
      <w:b/>
      <w:bCs/>
      <w:noProof/>
      <w:color w:val="646163"/>
      <w:sz w:val="48"/>
      <w:szCs w:val="4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95C2A"/>
    <w:rPr>
      <w:rFonts w:ascii="Trebuchet MS" w:hAnsi="Trebuchet MS" w:cs="Times New Roman"/>
      <w:b/>
      <w:bCs/>
      <w:color w:val="D51317"/>
      <w:sz w:val="32"/>
      <w:szCs w:val="32"/>
    </w:rPr>
  </w:style>
  <w:style w:type="paragraph" w:styleId="KeinLeerraum">
    <w:name w:val="No Spacing"/>
    <w:basedOn w:val="Standard"/>
    <w:uiPriority w:val="1"/>
    <w:qFormat/>
    <w:rsid w:val="00095C2A"/>
    <w:pPr>
      <w:autoSpaceDE w:val="0"/>
      <w:autoSpaceDN w:val="0"/>
      <w:adjustRightInd w:val="0"/>
      <w:spacing w:after="227"/>
    </w:pPr>
    <w:rPr>
      <w:rFonts w:asciiTheme="majorHAnsi" w:hAnsiTheme="majorHAnsi" w:cs="Times New Roman"/>
      <w:color w:val="000000" w:themeColor="text1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95C2A"/>
    <w:rPr>
      <w:rFonts w:asciiTheme="majorHAnsi" w:hAnsiTheme="majorHAnsi" w:cs="Times New Roman"/>
      <w:b/>
      <w:bCs/>
      <w:color w:val="646163"/>
      <w:sz w:val="32"/>
      <w:szCs w:val="32"/>
      <w:lang w:val="en-US"/>
    </w:rPr>
  </w:style>
  <w:style w:type="table" w:styleId="Tabellenraster">
    <w:name w:val="Table Grid"/>
    <w:basedOn w:val="NormaleTabelle"/>
    <w:uiPriority w:val="39"/>
    <w:rsid w:val="0080034A"/>
    <w:pPr>
      <w:spacing w:after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WinWord16\Kreis%20Lippe%20Vorlagen\Dateivorlage%20mit%20Logo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A648544-D0D2-4521-B34B-BF1E75E33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Dateivorlage mit Logo.dotx</Template>
  <TotalTime>0</TotalTime>
  <Pages>12</Pages>
  <Words>1828</Words>
  <Characters>11520</Characters>
  <Application>Microsoft Office Word</Application>
  <DocSecurity>0</DocSecurity>
  <Lines>96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Schneider, Falco (Kreis Lippe)</dc:creator>
  <cp:keywords/>
  <dc:description/>
  <cp:lastModifiedBy>Ruthe, Claudia (Kreis Lippe)</cp:lastModifiedBy>
  <cp:revision>226</cp:revision>
  <cp:lastPrinted>2025-07-18T06:17:00Z</cp:lastPrinted>
  <dcterms:created xsi:type="dcterms:W3CDTF">2025-07-07T11:41:00Z</dcterms:created>
  <dcterms:modified xsi:type="dcterms:W3CDTF">2026-05-15T10:14:00Z</dcterms:modified>
</cp:coreProperties>
</file>